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E82AA2" w:rsidRDefault="00833726" w:rsidP="005C3816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E82AA2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03ED7433">
                <wp:extent cx="6740249" cy="914400"/>
                <wp:effectExtent l="0" t="0" r="6096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0249" cy="914400"/>
                          <a:chOff x="76688" y="27549"/>
                          <a:chExt cx="6709373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844811" cy="1233673"/>
                            <a:chOff x="81420" y="27549"/>
                            <a:chExt cx="1958657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300875" y="135250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1039B644" w:rsidR="00E62F77" w:rsidRDefault="00B40311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Đại số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400A3C1E" w:rsidR="00E62F77" w:rsidRPr="00EF47DA" w:rsidRDefault="00E62F77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2A4F2B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899"/>
                            <a:ext cx="5114254" cy="714795"/>
                            <a:chOff x="1671807" y="349901"/>
                            <a:chExt cx="5299414" cy="715836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299414" cy="715836"/>
                              <a:chOff x="1671807" y="349901"/>
                              <a:chExt cx="5299414" cy="715836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12562"/>
                                <a:ext cx="5195531" cy="653175"/>
                                <a:chOff x="1775690" y="412562"/>
                                <a:chExt cx="5195531" cy="653175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36432" y="412562"/>
                                  <a:ext cx="5134789" cy="653175"/>
                                  <a:chOff x="1836432" y="412515"/>
                                  <a:chExt cx="5134789" cy="653659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36432" y="412515"/>
                                    <a:ext cx="5134789" cy="653659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3979738" cy="526301"/>
                                    <a:chOff x="2905011" y="465461"/>
                                    <a:chExt cx="3979738" cy="526301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82811"/>
                                      <a:ext cx="3961662" cy="508951"/>
                                      <a:chOff x="2923087" y="482811"/>
                                      <a:chExt cx="3961662" cy="508951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23439" y="482811"/>
                                        <a:ext cx="3861310" cy="508951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4473FAF1" w:rsidR="00E62F77" w:rsidRPr="00387E81" w:rsidRDefault="002A4F2B" w:rsidP="00A43A91">
                                          <w:pPr>
                                            <w:spacing w:line="254" w:lineRule="auto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6"/>
                                              <w:szCs w:val="26"/>
                                            </w:rPr>
                                          </w:pPr>
                                          <w:r w:rsidRPr="00387E81">
                                            <w:rPr>
                                              <w:rStyle w:val="PageNumber"/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00CC"/>
                                              <w:sz w:val="26"/>
                                              <w:szCs w:val="26"/>
                                            </w:rPr>
                                            <w:t>BPT  VÀ HỆ BPT BẬC NHẤT MỘT ẨN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65D72F19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A43A91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0.75pt;height:1in;mso-position-horizontal-relative:char;mso-position-vertical-relative:line" coordorigin="766,275" coordsize="67093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">
                <v:group id="Group 19" o:spid="_x0000_s1027" style="position:absolute;left:766;top:275;width:18448;height:12337" coordorigin="814,275" coordsize="19586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008;top:1352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1039B644" w:rsidR="00E62F77" w:rsidRDefault="00B40311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Đại số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400A3C1E" w:rsidR="00E62F77" w:rsidRPr="00EF47DA" w:rsidRDefault="00E62F77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2A4F2B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8;width:51142;height:7148" coordorigin="16718,3499" coordsize="52994,7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2994;height:7158" coordorigin="16718,3499" coordsize="52994,7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125;width:51956;height:6532" coordorigin="17756,4125" coordsize="51955,6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364;top:4125;width:51348;height:6532" coordorigin="18364,4125" coordsize="51347,6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364;top:4125;width:51348;height:6536;visibility:visible;mso-wrap-style:square;v-text-anchor:middle" coordsize="5134789,653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" path="m,l4898236,r236553,236553l5134789,653659,,653659,,xe" fillcolor="#fffff7" stroked="f" strokeweight="1.25pt">
                          <v:fill r:id="rId8" o:title="" color2="#f0d5ff" type="pattern"/>
                          <v:path arrowok="t" o:connecttype="custom" o:connectlocs="0,0;4898236,0;5134789,236553;5134789,653659;0,653659;0,0" o:connectangles="0,0,0,0,0,0"/>
                        </v:shape>
                        <v:group id="Group 485" o:spid="_x0000_s1042" style="position:absolute;left:29050;top:4654;width:39797;height:5263" coordorigin="29050,4654" coordsize="39797,5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828;width:39617;height:5089" coordorigin="29230,4828" coordsize="39616,50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234;top:4828;width:38613;height:50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" adj="21226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4473FAF1" w:rsidR="00E62F77" w:rsidRPr="00387E81" w:rsidRDefault="002A4F2B" w:rsidP="00A43A91">
                                    <w:pPr>
                                      <w:spacing w:line="254" w:lineRule="auto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6"/>
                                        <w:szCs w:val="26"/>
                                      </w:rPr>
                                    </w:pPr>
                                    <w:r w:rsidRPr="00387E81">
                                      <w:rPr>
                                        <w:rStyle w:val="PageNumber"/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6"/>
                                        <w:szCs w:val="26"/>
                                      </w:rPr>
                                      <w:t>BPT  VÀ HỆ BPT BẬC NHẤT MỘT ẨN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65D72F19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A43A91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E82AA2" w:rsidRDefault="00EC5D1C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82AA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F96181F" w14:textId="1A477B1E" w:rsidR="00AF325F" w:rsidRPr="00E82AA2" w:rsidRDefault="00C12161" w:rsidP="00AF325F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82AA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3B1E8B8D">
                <wp:extent cx="6615197" cy="3276600"/>
                <wp:effectExtent l="0" t="0" r="14605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276600"/>
                          <a:chOff x="-12333" y="-4628"/>
                          <a:chExt cx="6513454" cy="1545847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8"/>
                            <a:ext cx="6501130" cy="154125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362A08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0B606D6" w14:textId="77777777" w:rsidR="00E62F77" w:rsidRPr="00362A08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78934D0" w14:textId="348D701D" w:rsidR="002A4F2B" w:rsidRPr="00362A08" w:rsidRDefault="00E62F77" w:rsidP="002A4F2B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  <w:r w:rsidR="002A4F2B" w:rsidRPr="00362A0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Giải và biện luận bất phương trình dạng </w:t>
                              </w:r>
                              <w:r w:rsidR="002A4F2B" w:rsidRPr="00362A08">
                                <w:rPr>
                                  <w:rFonts w:ascii="Chu Van An" w:eastAsiaTheme="minorHAnsi" w:hAnsi="Chu Van An" w:cs="Chu Van An"/>
                                  <w:b/>
                                  <w:i/>
                                  <w:iCs/>
                                  <w:color w:val="0000CC"/>
                                  <w:position w:val="-6"/>
                                  <w:sz w:val="24"/>
                                  <w:szCs w:val="24"/>
                                </w:rPr>
                                <w:object w:dxaOrig="1180" w:dyaOrig="279" w14:anchorId="37273E2E">
                                  <v:shape id="_x0000_i1026" type="#_x0000_t75" style="width:58.6pt;height:14.25pt" o:ole="">
                                    <v:imagedata r:id="rId10" o:title=""/>
                                  </v:shape>
                                  <o:OLEObject Type="Embed" ProgID="Equation.DSMT4" ShapeID="_x0000_i1026" DrawAspect="Content" ObjectID="_1689707507" r:id="rId11"/>
                                </w:object>
                              </w:r>
                              <w:r w:rsidR="002A4F2B" w:rsidRPr="00362A0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5555ED2" w14:textId="77777777" w:rsidR="002A4F2B" w:rsidRPr="00362A08" w:rsidRDefault="002A4F2B" w:rsidP="00C8454C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Giải bất phương trình dạng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185" w:dyaOrig="285" w14:anchorId="75926E27">
                                  <v:shape id="_x0000_i1028" type="#_x0000_t75" style="width:58.6pt;height:14.25pt" o:ole="">
                                    <v:imagedata r:id="rId12" o:title=""/>
                                  </v:shape>
                                  <o:OLEObject Type="Embed" ProgID="Equation.DSMT4" ShapeID="_x0000_i1028" DrawAspect="Content" ObjectID="_1689707508" r:id="rId13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(1)</w:t>
                              </w:r>
                            </w:p>
                            <w:p w14:paraId="27236087" w14:textId="77777777" w:rsidR="002A4F2B" w:rsidRPr="00362A08" w:rsidRDefault="002A4F2B" w:rsidP="00C8454C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720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660" w:dyaOrig="240" w14:anchorId="0D98D664">
                                  <v:shape id="_x0000_i1030" type="#_x0000_t75" style="width:32.65pt;height:12.55pt" o:ole="">
                                    <v:imagedata r:id="rId14" o:title=""/>
                                  </v:shape>
                                  <o:OLEObject Type="Embed" ProgID="Equation.DSMT4" ShapeID="_x0000_i1030" DrawAspect="Content" ObjectID="_1689707509" r:id="rId15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bất phương trình có dạng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245" w:dyaOrig="285" w14:anchorId="3B65767F">
                                  <v:shape id="_x0000_i1032" type="#_x0000_t75" style="width:62.8pt;height:14.25pt" o:ole="">
                                    <v:imagedata r:id="rId16" o:title=""/>
                                  </v:shape>
                                  <o:OLEObject Type="Embed" ProgID="Equation.DSMT4" ShapeID="_x0000_i1032" DrawAspect="Content" ObjectID="_1689707510" r:id="rId17"/>
                                </w:object>
                              </w:r>
                            </w:p>
                            <w:p w14:paraId="133AE467" w14:textId="77777777" w:rsidR="002A4F2B" w:rsidRPr="00362A08" w:rsidRDefault="002A4F2B" w:rsidP="00C8454C">
                              <w:pPr>
                                <w:pStyle w:val="Footer"/>
                                <w:widowControl w:val="0"/>
                                <w:numPr>
                                  <w:ilvl w:val="1"/>
                                  <w:numId w:val="3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Với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15" w:dyaOrig="285" w14:anchorId="3E7FBA82">
                                  <v:shape id="_x0000_i1034" type="#_x0000_t75" style="width:31pt;height:14.25pt" o:ole="">
                                    <v:imagedata r:id="rId18" o:title=""/>
                                  </v:shape>
                                  <o:OLEObject Type="Embed" ProgID="Equation.DSMT4" ShapeID="_x0000_i1034" DrawAspect="Content" ObjectID="_1689707511" r:id="rId19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tập nghiệm BPT là S = </w: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C6"/>
                              </w:r>
                            </w:p>
                            <w:p w14:paraId="5558F039" w14:textId="77777777" w:rsidR="002A4F2B" w:rsidRPr="00362A08" w:rsidRDefault="002A4F2B" w:rsidP="00C8454C">
                              <w:pPr>
                                <w:pStyle w:val="Footer"/>
                                <w:widowControl w:val="0"/>
                                <w:numPr>
                                  <w:ilvl w:val="1"/>
                                  <w:numId w:val="3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Với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615" w:dyaOrig="300" w14:anchorId="4522D4EF">
                                  <v:shape id="_x0000_i1036" type="#_x0000_t75" style="width:31pt;height:15.05pt" o:ole="">
                                    <v:imagedata r:id="rId20" o:title=""/>
                                  </v:shape>
                                  <o:OLEObject Type="Embed" ProgID="Equation.DSMT4" ShapeID="_x0000_i1036" DrawAspect="Content" ObjectID="_1689707512" r:id="rId21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tập nghiệm BPT là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15" w:dyaOrig="285" w14:anchorId="644FA825">
                                  <v:shape id="_x0000_i1038" type="#_x0000_t75" style="width:31pt;height:14.25pt" o:ole="">
                                    <v:imagedata r:id="rId22" o:title=""/>
                                  </v:shape>
                                  <o:OLEObject Type="Embed" ProgID="Equation.DSMT4" ShapeID="_x0000_i1038" DrawAspect="Content" ObjectID="_1689707513" r:id="rId23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5004AC5F" w14:textId="77777777" w:rsidR="002A4F2B" w:rsidRPr="00362A08" w:rsidRDefault="002A4F2B" w:rsidP="00C8454C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720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60" w:dyaOrig="255" w14:anchorId="5EF26CAE">
                                  <v:shape id="_x0000_i1040" type="#_x0000_t75" style="width:32.65pt;height:13.4pt" o:ole="">
                                    <v:imagedata r:id="rId24" o:title=""/>
                                  </v:shape>
                                  <o:OLEObject Type="Embed" ProgID="Equation.DSMT4" ShapeID="_x0000_i1040" DrawAspect="Content" ObjectID="_1689707514" r:id="rId25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1605" w:dyaOrig="660" w14:anchorId="154035DE">
                                  <v:shape id="_x0000_i1042" type="#_x0000_t75" style="width:80.35pt;height:32.65pt" o:ole="">
                                    <v:imagedata r:id="rId26" o:title=""/>
                                  </v:shape>
                                  <o:OLEObject Type="Embed" ProgID="Equation.DSMT4" ShapeID="_x0000_i1042" DrawAspect="Content" ObjectID="_1689707515" r:id="rId27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suy ra tập nghiệm là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1620" w:dyaOrig="660" w14:anchorId="5B5F3347">
                                  <v:shape id="_x0000_i1044" type="#_x0000_t75" style="width:81.2pt;height:32.65pt" o:ole="">
                                    <v:imagedata r:id="rId28" o:title=""/>
                                  </v:shape>
                                  <o:OLEObject Type="Embed" ProgID="Equation.DSMT4" ShapeID="_x0000_i1044" DrawAspect="Content" ObjectID="_1689707516" r:id="rId29"/>
                                </w:object>
                              </w:r>
                            </w:p>
                            <w:p w14:paraId="5E55A767" w14:textId="6AD33988" w:rsidR="002A4F2B" w:rsidRPr="00362A08" w:rsidRDefault="002A4F2B" w:rsidP="00C8454C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720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60" w:dyaOrig="255" w14:anchorId="6E3F1C62">
                                  <v:shape id="_x0000_i1046" type="#_x0000_t75" style="width:32.65pt;height:13.4pt" o:ole="">
                                    <v:imagedata r:id="rId30" o:title=""/>
                                  </v:shape>
                                  <o:OLEObject Type="Embed" ProgID="Equation.DSMT4" ShapeID="_x0000_i1046" DrawAspect="Content" ObjectID="_1689707517" r:id="rId31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1605" w:dyaOrig="660" w14:anchorId="0630C388">
                                  <v:shape id="_x0000_i1048" type="#_x0000_t75" style="width:80.35pt;height:32.65pt" o:ole="">
                                    <v:imagedata r:id="rId32" o:title=""/>
                                  </v:shape>
                                  <o:OLEObject Type="Embed" ProgID="Equation.DSMT4" ShapeID="_x0000_i1048" DrawAspect="Content" ObjectID="_1689707518" r:id="rId33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suy ra tập nghiệm là </w:t>
                              </w:r>
                              <w:r w:rsidRPr="00362A08">
                                <w:rPr>
                                  <w:rFonts w:ascii="Chu Van An" w:eastAsiaTheme="minorHAnsi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1665" w:dyaOrig="660" w14:anchorId="17C9E97D">
                                  <v:shape id="_x0000_i1050" type="#_x0000_t75" style="width:82.9pt;height:32.65pt" o:ole="">
                                    <v:imagedata r:id="rId34" o:title=""/>
                                  </v:shape>
                                  <o:OLEObject Type="Embed" ProgID="Equation.DSMT4" ShapeID="_x0000_i1050" DrawAspect="Content" ObjectID="_1689707519" r:id="rId35"/>
                                </w:object>
                              </w:r>
                            </w:p>
                            <w:p w14:paraId="445306B9" w14:textId="77777777" w:rsidR="00F647FC" w:rsidRPr="00362A08" w:rsidRDefault="00F647FC" w:rsidP="00F647FC">
                              <w:pPr>
                                <w:pStyle w:val="Footer"/>
                                <w:widowControl w:val="0"/>
                                <w:tabs>
                                  <w:tab w:val="left" w:pos="720"/>
                                </w:tabs>
                                <w:ind w:left="108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17041408" w14:textId="5E7AAE80" w:rsidR="002A4F2B" w:rsidRPr="00362A08" w:rsidRDefault="002A4F2B" w:rsidP="00C8454C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ind w:left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Các bất phương trình dạng </w:t>
                              </w:r>
                              <w:r w:rsidR="00616E15" w:rsidRPr="00616E15">
                                <w:rPr>
                                  <w:rFonts w:ascii="Chu Van An" w:eastAsiaTheme="minorHAnsi" w:hAnsi="Chu Van An" w:cs="Chu Van An"/>
                                  <w:position w:val="-54"/>
                                  <w:sz w:val="24"/>
                                  <w:szCs w:val="24"/>
                                </w:rPr>
                                <w:object w:dxaOrig="1340" w:dyaOrig="1200" w14:anchorId="380F12EA">
                                  <v:shape id="_x0000_i1052" type="#_x0000_t75" style="width:67pt;height:60.3pt" o:ole="">
                                    <v:imagedata r:id="rId36" o:title=""/>
                                  </v:shape>
                                  <o:OLEObject Type="Embed" ProgID="Equation.DSMT4" ShapeID="_x0000_i1052" DrawAspect="Content" ObjectID="_1689707520" r:id="rId37"/>
                                </w:object>
                              </w: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giải hoàn toàn tương tự</w:t>
                              </w:r>
                              <w:r w:rsidR="00616E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28122D1" w14:textId="77777777" w:rsidR="002A4F2B" w:rsidRPr="00362A08" w:rsidRDefault="002A4F2B" w:rsidP="002A4F2B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1984AD51" w14:textId="65BC020D" w:rsidR="00A45EB8" w:rsidRPr="00362A08" w:rsidRDefault="00A45EB8" w:rsidP="00B27C0E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14:paraId="78283920" w14:textId="77777777" w:rsidR="00E62F77" w:rsidRPr="00362A08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362A08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362A08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362A08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362A08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362A08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362A08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258pt;mso-position-horizontal-relative:char;mso-position-vertical-relative:line" coordorigin="-123,-46" coordsize="65134,154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">
                <v:shape id="Rectangle: Diagonal Corners Rounded 244" o:spid="_x0000_s1071" style="position:absolute;width:65011;height:15412;visibility:visible;mso-wrap-style:square;v-text-anchor:middle" coordsize="6501130,154125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" adj="-11796480,,5400" path="m14596,l6460318,v22540,,40812,18272,40812,40812l6501130,1526661v,8061,-6535,14596,-14596,14596l40812,1541257c18272,1541257,,1522985,,1500445l,14596c,6535,6535,,14596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4596,0;6460318,0;6501130,40812;6501130,1526661;6486534,1541257;40812,1541257;0,1500445;0,14596;14596,0" o:connectangles="0,0,0,0,0,0,0,0,0" textboxrect="0,0,6501130,1541257"/>
                  <v:textbox>
                    <w:txbxContent>
                      <w:p w14:paraId="562B948E" w14:textId="56BF3736" w:rsidR="00E62F77" w:rsidRPr="00362A08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0B606D6" w14:textId="77777777" w:rsidR="00E62F77" w:rsidRPr="00362A08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78934D0" w14:textId="348D701D" w:rsidR="002A4F2B" w:rsidRPr="00362A08" w:rsidRDefault="00E62F77" w:rsidP="002A4F2B">
                        <w:pPr>
                          <w:rPr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  <w:r w:rsidR="002A4F2B" w:rsidRPr="00362A0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Giải và biện luận bất phương trình dạng </w:t>
                        </w:r>
                        <w:r w:rsidR="002A4F2B" w:rsidRPr="00362A08">
                          <w:rPr>
                            <w:rFonts w:ascii="Chu Van An" w:eastAsiaTheme="minorHAnsi" w:hAnsi="Chu Van An" w:cs="Chu Van An"/>
                            <w:b/>
                            <w:i/>
                            <w:iCs/>
                            <w:color w:val="0000CC"/>
                            <w:position w:val="-6"/>
                            <w:sz w:val="24"/>
                            <w:szCs w:val="24"/>
                          </w:rPr>
                          <w:object w:dxaOrig="1180" w:dyaOrig="279" w14:anchorId="37273E2E">
                            <v:shape id="_x0000_i1026" type="#_x0000_t75" style="width:58.6pt;height:14.25pt" o:ole="">
                              <v:imagedata r:id="rId10" o:title=""/>
                            </v:shape>
                            <o:OLEObject Type="Embed" ProgID="Equation.DSMT4" ShapeID="_x0000_i1026" DrawAspect="Content" ObjectID="_1689707507" r:id="rId38"/>
                          </w:object>
                        </w:r>
                        <w:r w:rsidR="002A4F2B" w:rsidRPr="00362A0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</w:p>
                      <w:p w14:paraId="35555ED2" w14:textId="77777777" w:rsidR="002A4F2B" w:rsidRPr="00362A08" w:rsidRDefault="002A4F2B" w:rsidP="00C8454C">
                        <w:pPr>
                          <w:pStyle w:val="Footer"/>
                          <w:widowControl w:val="0"/>
                          <w:numPr>
                            <w:ilvl w:val="0"/>
                            <w:numId w:val="4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Giải bất phương trình dạng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6"/>
                            <w:sz w:val="24"/>
                            <w:szCs w:val="24"/>
                          </w:rPr>
                          <w:object w:dxaOrig="1185" w:dyaOrig="285" w14:anchorId="75926E27">
                            <v:shape id="_x0000_i1028" type="#_x0000_t75" style="width:58.6pt;height:14.25pt" o:ole="">
                              <v:imagedata r:id="rId12" o:title=""/>
                            </v:shape>
                            <o:OLEObject Type="Embed" ProgID="Equation.DSMT4" ShapeID="_x0000_i1028" DrawAspect="Content" ObjectID="_1689707508" r:id="rId39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(1)</w:t>
                        </w:r>
                      </w:p>
                      <w:p w14:paraId="27236087" w14:textId="77777777" w:rsidR="002A4F2B" w:rsidRPr="00362A08" w:rsidRDefault="002A4F2B" w:rsidP="00C8454C">
                        <w:pPr>
                          <w:pStyle w:val="Footer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720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4"/>
                            <w:sz w:val="24"/>
                            <w:szCs w:val="24"/>
                          </w:rPr>
                          <w:object w:dxaOrig="660" w:dyaOrig="240" w14:anchorId="0D98D664">
                            <v:shape id="_x0000_i1030" type="#_x0000_t75" style="width:32.65pt;height:12.55pt" o:ole="">
                              <v:imagedata r:id="rId14" o:title=""/>
                            </v:shape>
                            <o:OLEObject Type="Embed" ProgID="Equation.DSMT4" ShapeID="_x0000_i1030" DrawAspect="Content" ObjectID="_1689707509" r:id="rId40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bất phương trình có dạng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6"/>
                            <w:sz w:val="24"/>
                            <w:szCs w:val="24"/>
                          </w:rPr>
                          <w:object w:dxaOrig="1245" w:dyaOrig="285" w14:anchorId="3B65767F">
                            <v:shape id="_x0000_i1032" type="#_x0000_t75" style="width:62.8pt;height:14.25pt" o:ole="">
                              <v:imagedata r:id="rId16" o:title=""/>
                            </v:shape>
                            <o:OLEObject Type="Embed" ProgID="Equation.DSMT4" ShapeID="_x0000_i1032" DrawAspect="Content" ObjectID="_1689707510" r:id="rId41"/>
                          </w:object>
                        </w:r>
                      </w:p>
                      <w:p w14:paraId="133AE467" w14:textId="77777777" w:rsidR="002A4F2B" w:rsidRPr="00362A08" w:rsidRDefault="002A4F2B" w:rsidP="00C8454C">
                        <w:pPr>
                          <w:pStyle w:val="Footer"/>
                          <w:widowControl w:val="0"/>
                          <w:numPr>
                            <w:ilvl w:val="1"/>
                            <w:numId w:val="3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Với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6"/>
                            <w:sz w:val="24"/>
                            <w:szCs w:val="24"/>
                          </w:rPr>
                          <w:object w:dxaOrig="615" w:dyaOrig="285" w14:anchorId="3E7FBA82">
                            <v:shape id="_x0000_i1034" type="#_x0000_t75" style="width:31pt;height:14.25pt" o:ole="">
                              <v:imagedata r:id="rId18" o:title=""/>
                            </v:shape>
                            <o:OLEObject Type="Embed" ProgID="Equation.DSMT4" ShapeID="_x0000_i1034" DrawAspect="Content" ObjectID="_1689707511" r:id="rId42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tập nghiệm BPT là S = </w: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C6"/>
                        </w:r>
                      </w:p>
                      <w:p w14:paraId="5558F039" w14:textId="77777777" w:rsidR="002A4F2B" w:rsidRPr="00362A08" w:rsidRDefault="002A4F2B" w:rsidP="00C8454C">
                        <w:pPr>
                          <w:pStyle w:val="Footer"/>
                          <w:widowControl w:val="0"/>
                          <w:numPr>
                            <w:ilvl w:val="1"/>
                            <w:numId w:val="3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Với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8"/>
                            <w:sz w:val="24"/>
                            <w:szCs w:val="24"/>
                          </w:rPr>
                          <w:object w:dxaOrig="615" w:dyaOrig="300" w14:anchorId="4522D4EF">
                            <v:shape id="_x0000_i1036" type="#_x0000_t75" style="width:31pt;height:15.05pt" o:ole="">
                              <v:imagedata r:id="rId20" o:title=""/>
                            </v:shape>
                            <o:OLEObject Type="Embed" ProgID="Equation.DSMT4" ShapeID="_x0000_i1036" DrawAspect="Content" ObjectID="_1689707512" r:id="rId43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tập nghiệm BPT là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6"/>
                            <w:sz w:val="24"/>
                            <w:szCs w:val="24"/>
                          </w:rPr>
                          <w:object w:dxaOrig="615" w:dyaOrig="285" w14:anchorId="644FA825">
                            <v:shape id="_x0000_i1038" type="#_x0000_t75" style="width:31pt;height:14.25pt" o:ole="">
                              <v:imagedata r:id="rId22" o:title=""/>
                            </v:shape>
                            <o:OLEObject Type="Embed" ProgID="Equation.DSMT4" ShapeID="_x0000_i1038" DrawAspect="Content" ObjectID="_1689707513" r:id="rId44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5004AC5F" w14:textId="77777777" w:rsidR="002A4F2B" w:rsidRPr="00362A08" w:rsidRDefault="002A4F2B" w:rsidP="00C8454C">
                        <w:pPr>
                          <w:pStyle w:val="Footer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720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6"/>
                            <w:sz w:val="24"/>
                            <w:szCs w:val="24"/>
                          </w:rPr>
                          <w:object w:dxaOrig="660" w:dyaOrig="255" w14:anchorId="5EF26CAE">
                            <v:shape id="_x0000_i1040" type="#_x0000_t75" style="width:32.65pt;height:13.4pt" o:ole="">
                              <v:imagedata r:id="rId24" o:title=""/>
                            </v:shape>
                            <o:OLEObject Type="Embed" ProgID="Equation.DSMT4" ShapeID="_x0000_i1040" DrawAspect="Content" ObjectID="_1689707514" r:id="rId45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24"/>
                            <w:sz w:val="24"/>
                            <w:szCs w:val="24"/>
                          </w:rPr>
                          <w:object w:dxaOrig="1605" w:dyaOrig="660" w14:anchorId="154035DE">
                            <v:shape id="_x0000_i1042" type="#_x0000_t75" style="width:80.35pt;height:32.65pt" o:ole="">
                              <v:imagedata r:id="rId26" o:title=""/>
                            </v:shape>
                            <o:OLEObject Type="Embed" ProgID="Equation.DSMT4" ShapeID="_x0000_i1042" DrawAspect="Content" ObjectID="_1689707515" r:id="rId46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suy ra tập nghiệm là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24"/>
                            <w:sz w:val="24"/>
                            <w:szCs w:val="24"/>
                          </w:rPr>
                          <w:object w:dxaOrig="1620" w:dyaOrig="660" w14:anchorId="5B5F3347">
                            <v:shape id="_x0000_i1044" type="#_x0000_t75" style="width:81.2pt;height:32.65pt" o:ole="">
                              <v:imagedata r:id="rId28" o:title=""/>
                            </v:shape>
                            <o:OLEObject Type="Embed" ProgID="Equation.DSMT4" ShapeID="_x0000_i1044" DrawAspect="Content" ObjectID="_1689707516" r:id="rId47"/>
                          </w:object>
                        </w:r>
                      </w:p>
                      <w:p w14:paraId="5E55A767" w14:textId="6AD33988" w:rsidR="002A4F2B" w:rsidRPr="00362A08" w:rsidRDefault="002A4F2B" w:rsidP="00C8454C">
                        <w:pPr>
                          <w:pStyle w:val="Footer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720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6"/>
                            <w:sz w:val="24"/>
                            <w:szCs w:val="24"/>
                          </w:rPr>
                          <w:object w:dxaOrig="660" w:dyaOrig="255" w14:anchorId="6E3F1C62">
                            <v:shape id="_x0000_i1046" type="#_x0000_t75" style="width:32.65pt;height:13.4pt" o:ole="">
                              <v:imagedata r:id="rId30" o:title=""/>
                            </v:shape>
                            <o:OLEObject Type="Embed" ProgID="Equation.DSMT4" ShapeID="_x0000_i1046" DrawAspect="Content" ObjectID="_1689707517" r:id="rId48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24"/>
                            <w:sz w:val="24"/>
                            <w:szCs w:val="24"/>
                          </w:rPr>
                          <w:object w:dxaOrig="1605" w:dyaOrig="660" w14:anchorId="0630C388">
                            <v:shape id="_x0000_i1048" type="#_x0000_t75" style="width:80.35pt;height:32.65pt" o:ole="">
                              <v:imagedata r:id="rId32" o:title=""/>
                            </v:shape>
                            <o:OLEObject Type="Embed" ProgID="Equation.DSMT4" ShapeID="_x0000_i1048" DrawAspect="Content" ObjectID="_1689707518" r:id="rId49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suy ra tập nghiệm là </w:t>
                        </w:r>
                        <w:r w:rsidRPr="00362A08">
                          <w:rPr>
                            <w:rFonts w:ascii="Chu Van An" w:eastAsiaTheme="minorHAnsi" w:hAnsi="Chu Van An" w:cs="Chu Van An"/>
                            <w:position w:val="-24"/>
                            <w:sz w:val="24"/>
                            <w:szCs w:val="24"/>
                          </w:rPr>
                          <w:object w:dxaOrig="1665" w:dyaOrig="660" w14:anchorId="17C9E97D">
                            <v:shape id="_x0000_i1050" type="#_x0000_t75" style="width:82.9pt;height:32.65pt" o:ole="">
                              <v:imagedata r:id="rId34" o:title=""/>
                            </v:shape>
                            <o:OLEObject Type="Embed" ProgID="Equation.DSMT4" ShapeID="_x0000_i1050" DrawAspect="Content" ObjectID="_1689707519" r:id="rId50"/>
                          </w:object>
                        </w:r>
                      </w:p>
                      <w:p w14:paraId="445306B9" w14:textId="77777777" w:rsidR="00F647FC" w:rsidRPr="00362A08" w:rsidRDefault="00F647FC" w:rsidP="00F647FC">
                        <w:pPr>
                          <w:pStyle w:val="Footer"/>
                          <w:widowControl w:val="0"/>
                          <w:tabs>
                            <w:tab w:val="left" w:pos="720"/>
                          </w:tabs>
                          <w:ind w:left="108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17041408" w14:textId="5E7AAE80" w:rsidR="002A4F2B" w:rsidRPr="00362A08" w:rsidRDefault="002A4F2B" w:rsidP="00C8454C">
                        <w:pPr>
                          <w:pStyle w:val="Footer"/>
                          <w:widowControl w:val="0"/>
                          <w:numPr>
                            <w:ilvl w:val="0"/>
                            <w:numId w:val="5"/>
                          </w:numPr>
                          <w:ind w:left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Các bất phương trình dạng </w:t>
                        </w:r>
                        <w:r w:rsidR="00616E15" w:rsidRPr="00616E15">
                          <w:rPr>
                            <w:rFonts w:ascii="Chu Van An" w:eastAsiaTheme="minorHAnsi" w:hAnsi="Chu Van An" w:cs="Chu Van An"/>
                            <w:position w:val="-54"/>
                            <w:sz w:val="24"/>
                            <w:szCs w:val="24"/>
                          </w:rPr>
                          <w:object w:dxaOrig="1340" w:dyaOrig="1200" w14:anchorId="380F12EA">
                            <v:shape id="_x0000_i1052" type="#_x0000_t75" style="width:67pt;height:60.3pt" o:ole="">
                              <v:imagedata r:id="rId36" o:title=""/>
                            </v:shape>
                            <o:OLEObject Type="Embed" ProgID="Equation.DSMT4" ShapeID="_x0000_i1052" DrawAspect="Content" ObjectID="_1689707520" r:id="rId51"/>
                          </w:object>
                        </w: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được giải hoàn toàn tương tự</w:t>
                        </w:r>
                        <w:r w:rsidR="00616E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128122D1" w14:textId="77777777" w:rsidR="002A4F2B" w:rsidRPr="00362A08" w:rsidRDefault="002A4F2B" w:rsidP="002A4F2B">
                        <w:p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1984AD51" w14:textId="65BC020D" w:rsidR="00A45EB8" w:rsidRPr="00362A08" w:rsidRDefault="00A45EB8" w:rsidP="00B27C0E">
                        <w:pPr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  <w:p w14:paraId="78283920" w14:textId="77777777" w:rsidR="00E62F77" w:rsidRPr="00362A08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247896" w14:textId="77777777" w:rsidR="00E62F77" w:rsidRPr="00362A08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32E4FE" w14:textId="77777777" w:rsidR="00E62F77" w:rsidRPr="00362A08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F879739" w14:textId="77777777" w:rsidR="00E62F77" w:rsidRPr="00362A08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FC15354" w14:textId="77777777" w:rsidR="00E62F77" w:rsidRPr="00362A08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6A68D63" w14:textId="77777777" w:rsidR="00E62F77" w:rsidRPr="00362A08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8B00EE" w14:textId="77777777" w:rsidR="00E62F77" w:rsidRPr="00362A08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8A36A9" w:rsidRPr="00E82AA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22D93BA8">
                <wp:extent cx="6615197" cy="2683824"/>
                <wp:effectExtent l="0" t="0" r="14605" b="21590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683824"/>
                          <a:chOff x="-12333" y="-4628"/>
                          <a:chExt cx="6513454" cy="1266183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43"/>
                            <a:ext cx="6501130" cy="1261598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Pr="00362A08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7CEE1ED" w14:textId="77777777" w:rsidR="00E62F77" w:rsidRPr="00362A08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FA76024" w14:textId="0C326FFC" w:rsidR="00BC74CF" w:rsidRDefault="00E62F77" w:rsidP="00BC74CF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</w:t>
                              </w:r>
                              <w:r w:rsidR="00BC74CF" w:rsidRPr="00362A0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BC74CF" w:rsidRPr="00362A0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362A08" w:rsidRPr="00362A0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Hệ bất phương trình bậc nhất một ẩn</w:t>
                              </w:r>
                            </w:p>
                            <w:p w14:paraId="05FEBD70" w14:textId="77777777" w:rsidR="00BE192E" w:rsidRPr="00362A08" w:rsidRDefault="00BE192E" w:rsidP="00BC74CF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31C58B8A" w14:textId="77777777" w:rsidR="00362A08" w:rsidRPr="00362A08" w:rsidRDefault="00362A08" w:rsidP="00C8454C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Để giải hệ bất phương trình bậc nhất một ẩn ta giải từng bất phương trình của hệ bất phương trình. </w:t>
                              </w:r>
                            </w:p>
                            <w:p w14:paraId="0286ED33" w14:textId="77777777" w:rsidR="00362A08" w:rsidRPr="00362A08" w:rsidRDefault="00362A08" w:rsidP="00C8454C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Khi đó tập nghiệm của hệ bất phương trình là giao của các tập nghiệm từng bất phương trình.</w:t>
                              </w:r>
                            </w:p>
                            <w:p w14:paraId="4435F94E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A9F85B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4A99ECA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3D7C28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3D0DD07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BC2EDB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45E752D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6C23595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38E873F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DE747DD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BCCA2B" w14:textId="77777777" w:rsidR="00E62F77" w:rsidRPr="00362A08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2A08"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5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211.3pt;mso-position-horizontal-relative:char;mso-position-vertical-relative:line" coordorigin="-123,-46" coordsize="65134,1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">
                <v:shape id="Rectangle: Diagonal Corners Rounded 2" o:spid="_x0000_s1076" style="position:absolute;width:65011;height:12615;visibility:visible;mso-wrap-style:square;v-text-anchor:middle" coordsize="6501130,126159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" adj="-11796480,,5400" path="m11947,l6467723,v18450,,33407,14957,33407,33407l6501130,1249651v,6598,-5349,11947,-11947,11947l33407,1261598c14957,1261598,,1246641,,1228191l,11947c,5349,5349,,1194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1947,0;6467723,0;6501130,33407;6501130,1249651;6489183,1261598;33407,1261598;0,1228191;0,11947;11947,0" o:connectangles="0,0,0,0,0,0,0,0,0" textboxrect="0,0,6501130,1261598"/>
                  <v:textbox>
                    <w:txbxContent>
                      <w:p w14:paraId="696EB97D" w14:textId="77777777" w:rsidR="00E62F77" w:rsidRPr="00362A08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7CEE1ED" w14:textId="77777777" w:rsidR="00E62F77" w:rsidRPr="00362A08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FA76024" w14:textId="0C326FFC" w:rsidR="00BC74CF" w:rsidRDefault="00E62F77" w:rsidP="00BC74CF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</w:t>
                        </w:r>
                        <w:r w:rsidR="00BC74CF" w:rsidRPr="00362A08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BC74CF" w:rsidRPr="00362A0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362A08" w:rsidRPr="00362A0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Hệ bất phương trình bậc nhất một ẩn</w:t>
                        </w:r>
                      </w:p>
                      <w:p w14:paraId="05FEBD70" w14:textId="77777777" w:rsidR="00BE192E" w:rsidRPr="00362A08" w:rsidRDefault="00BE192E" w:rsidP="00BC74CF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31C58B8A" w14:textId="77777777" w:rsidR="00362A08" w:rsidRPr="00362A08" w:rsidRDefault="00362A08" w:rsidP="00C8454C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76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Để giải hệ bất phương trình bậc nhất một ẩn ta giải từng bất phương trình của hệ bất phương trình. </w:t>
                        </w:r>
                      </w:p>
                      <w:p w14:paraId="0286ED33" w14:textId="77777777" w:rsidR="00362A08" w:rsidRPr="00362A08" w:rsidRDefault="00362A08" w:rsidP="00C8454C">
                        <w:pPr>
                          <w:pStyle w:val="Footer"/>
                          <w:widowControl w:val="0"/>
                          <w:numPr>
                            <w:ilvl w:val="0"/>
                            <w:numId w:val="6"/>
                          </w:numPr>
                          <w:spacing w:line="276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Khi đó tập nghiệm của hệ bất phương trình là giao của các tập nghiệm từng bất phương trình.</w:t>
                        </w:r>
                      </w:p>
                      <w:p w14:paraId="4435F94E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A9F85B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4A99ECA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3D7C28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3D0DD07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BC2EDB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45E752D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6C23595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38E873F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DE747DD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BCCA2B" w14:textId="77777777" w:rsidR="00E62F77" w:rsidRPr="00362A08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62A08"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4D4CDDD" w14:textId="77777777" w:rsidR="00AF325F" w:rsidRPr="00E82AA2" w:rsidRDefault="005436C3" w:rsidP="00173DC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82AA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DE059B7" wp14:editId="380E0EA0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08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">
                <v:group id="Group 460" o:spid="_x0000_s108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08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08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08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08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08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08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08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08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09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09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09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09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09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09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09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26D497EB" w:rsidR="00993994" w:rsidRPr="00E82AA2" w:rsidRDefault="00993994" w:rsidP="00173DC1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82AA2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4CBF862" wp14:editId="02F6E32F">
                <wp:extent cx="6547104" cy="1193063"/>
                <wp:effectExtent l="0" t="19050" r="25400" b="2667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193063"/>
                          <a:chOff x="0" y="0"/>
                          <a:chExt cx="6547104" cy="1159263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399"/>
                            <a:ext cx="6547104" cy="89886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Pr="000E72CE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653A7A5" w14:textId="2F6159F4" w:rsidR="00E62F77" w:rsidRPr="005C20B1" w:rsidRDefault="00E62F77" w:rsidP="00AF325F">
                              <w:pPr>
                                <w:ind w:left="720" w:firstLine="720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E72CE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0E72C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0E72C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 w:rsidR="000372B8" w:rsidRPr="000E72C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C20B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C20B1" w:rsidRPr="005C20B1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Chuyển vế</w:t>
                              </w:r>
                              <w:r w:rsidR="000E7651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 tìm tập nghiệm</w:t>
                              </w:r>
                            </w:p>
                            <w:p w14:paraId="2EFEFF82" w14:textId="15C6335F" w:rsidR="00E62F77" w:rsidRPr="000E72CE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5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660081" cy="485775"/>
                                  <a:chOff x="1502180" y="0"/>
                                  <a:chExt cx="4660081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83020"/>
                                    <a:ext cx="4550547" cy="390937"/>
                                    <a:chOff x="1611714" y="83020"/>
                                    <a:chExt cx="4550547" cy="390937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0984" y="83020"/>
                                      <a:ext cx="4401277" cy="26403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6A242199" w:rsidR="00E62F77" w:rsidRPr="00173DC1" w:rsidRDefault="00AF325F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Cs w:val="24"/>
                                          </w:rPr>
                                          <w:t xml:space="preserve">Giải bất phương trình dạng </w:t>
                                        </w:r>
                                        <w:r>
                                          <w:rPr>
                                            <w:rFonts w:ascii="Chu Van An" w:eastAsiaTheme="minorHAnsi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position w:val="-6"/>
                                            <w:sz w:val="24"/>
                                            <w:szCs w:val="24"/>
                                          </w:rPr>
                                          <w:object w:dxaOrig="1180" w:dyaOrig="279" w14:anchorId="3B3F4C57">
                                            <v:shape id="_x0000_i1054" type="#_x0000_t75" style="width:58.6pt;height:14.25pt" o:ole="">
                                              <v:imagedata r:id="rId52" o:title=""/>
                                            </v:shape>
                                            <o:OLEObject Type="Embed" ProgID="Equation.DSMT4" ShapeID="_x0000_i1054" DrawAspect="Content" ObjectID="_1689707521" r:id="rId53"/>
                                          </w:objec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Cs w:val="24"/>
                                          </w:rPr>
                                          <w:t>.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534515C5" w:rsidR="00E62F77" w:rsidRDefault="00E62F77" w:rsidP="00AF325F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099" style="width:515.5pt;height:93.95pt;mso-position-horizontal-relative:char;mso-position-vertical-relative:line" coordsize="65471,11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">
                <v:shape id="Rectangle: Diagonal Corners Rounded 1" o:spid="_x0000_s1100" style="position:absolute;top:2603;width:65471;height:898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4628;6547104,890352;6532329,898864;112179,898864;0,834236;0,8512;14775,0" o:connectangles="0,0,0,0,0,0,0,0,0" textboxrect="0,0,6435090,1533525"/>
                  <v:textbox>
                    <w:txbxContent>
                      <w:p w14:paraId="6EFBB58C" w14:textId="77777777" w:rsidR="00E62F77" w:rsidRPr="000E72CE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653A7A5" w14:textId="2F6159F4" w:rsidR="00E62F77" w:rsidRPr="005C20B1" w:rsidRDefault="00E62F77" w:rsidP="00AF325F">
                        <w:pPr>
                          <w:ind w:left="720" w:firstLine="720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0E72CE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0E72CE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0E72C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  <w:r w:rsidR="000372B8" w:rsidRPr="000E72C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5C20B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5C20B1" w:rsidRPr="005C20B1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Chuyển vế</w:t>
                        </w:r>
                        <w:r w:rsidR="000E7651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 tìm tập nghiệm</w:t>
                        </w:r>
                      </w:p>
                      <w:p w14:paraId="2EFEFF82" w14:textId="15C6335F" w:rsidR="00E62F77" w:rsidRPr="000E72CE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464" o:spid="_x0000_s1101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2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3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4" style="position:absolute;left:1841;top:380;width:62409;height:4476;visibility:visible;mso-wrap-style:square;v-text-anchor:middle" coordsize="6240921,447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" path="m,l6086197,r154724,154724l6240921,447555,,447555,,xe" fillcolor="#efddf6 [663]" stroked="f" strokeweight="1.25pt">
                        <v:fill r:id="rId54" o:title="" color2="#fffff7" type="pattern"/>
                        <v:path arrowok="t" o:connecttype="custom" o:connectlocs="0,0;6086197,0;6240921,154724;6240921,447555;0,447555;0,0" o:connectangles="0,0,0,0,0,0"/>
                      </v:shape>
                      <v:group id="Group 468" o:spid="_x0000_s1105" style="position:absolute;left:15021;width:46601;height:4857" coordorigin="15021" coordsize="466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06" style="position:absolute;left:16117;top:830;width:45505;height:3909" coordorigin="16117,830" coordsize="45505,3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07" type="#_x0000_t55" style="position:absolute;left:17609;top:830;width:44013;height:26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" adj="2132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6A242199" w:rsidR="00E62F77" w:rsidRPr="00173DC1" w:rsidRDefault="00AF325F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Cs w:val="24"/>
                                    </w:rPr>
                                    <w:t xml:space="preserve">Giải bất phương trình dạng </w:t>
                                  </w:r>
                                  <w:r>
                                    <w:rPr>
                                      <w:rFonts w:ascii="Chu Van An" w:eastAsiaTheme="minorHAnsi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1180" w:dyaOrig="279" w14:anchorId="3B3F4C57">
                                      <v:shape id="_x0000_i1054" type="#_x0000_t75" style="width:58.6pt;height:14.25pt" o:ole="">
                                        <v:imagedata r:id="rId52" o:title=""/>
                                      </v:shape>
                                      <o:OLEObject Type="Embed" ProgID="Equation.DSMT4" ShapeID="_x0000_i1054" DrawAspect="Content" ObjectID="_1689707521" r:id="rId55"/>
                                    </w:objec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Cs w:val="24"/>
                                    </w:rPr>
                                    <w:t>.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0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534515C5" w:rsidR="00E62F77" w:rsidRDefault="00E62F77" w:rsidP="00AF325F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3D54C0" w:rsidR="00EC5D1C" w:rsidRPr="00E82AA2" w:rsidRDefault="00EC5D1C" w:rsidP="005C3816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82AA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82AA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82AA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DB0B6A3" w14:textId="77777777" w:rsidR="009F7C91" w:rsidRPr="00E82AA2" w:rsidRDefault="009F7C91" w:rsidP="00C8454C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 xml:space="preserve">Tập nghiệm của bất phương trình </w:t>
      </w: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1320" w:dyaOrig="285" w14:anchorId="1F06AEF7">
          <v:shape id="_x0000_i1055" type="#_x0000_t75" style="width:66.15pt;height:14.25pt" o:ole="">
            <v:imagedata r:id="rId56" o:title=""/>
          </v:shape>
          <o:OLEObject Type="Embed" ProgID="Equation.DSMT4" ShapeID="_x0000_i1055" DrawAspect="Content" ObjectID="_1689707110" r:id="rId57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</w:p>
    <w:p w14:paraId="5F5B7324" w14:textId="77777777" w:rsidR="009F7C91" w:rsidRPr="00E82AA2" w:rsidRDefault="009F7C91" w:rsidP="009F7C9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82AA2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E82AA2">
        <w:rPr>
          <w:rFonts w:ascii="Chu Van An" w:eastAsia="Arial" w:hAnsi="Chu Van An" w:cs="Chu Van An"/>
          <w:color w:val="0000FF"/>
          <w:position w:val="-14"/>
          <w:sz w:val="24"/>
          <w:szCs w:val="24"/>
          <w:lang w:val="vi-VN"/>
        </w:rPr>
        <w:object w:dxaOrig="885" w:dyaOrig="405" w14:anchorId="5E72FD64">
          <v:shape id="_x0000_i1056" type="#_x0000_t75" style="width:43.55pt;height:20.95pt" o:ole="">
            <v:imagedata r:id="rId58" o:title=""/>
          </v:shape>
          <o:OLEObject Type="Embed" ProgID="Equation.DSMT4" ShapeID="_x0000_i1056" DrawAspect="Content" ObjectID="_1689707111" r:id="rId59"/>
        </w:object>
      </w:r>
      <w:r w:rsidRPr="00E82AA2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  <w:r w:rsidRPr="00E82AA2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82AA2">
        <w:rPr>
          <w:rFonts w:ascii="Chu Van An" w:eastAsia="Arial" w:hAnsi="Chu Van An" w:cs="Chu Van An"/>
          <w:color w:val="0000FF"/>
          <w:position w:val="-14"/>
          <w:sz w:val="24"/>
          <w:szCs w:val="24"/>
          <w:lang w:val="vi-VN"/>
        </w:rPr>
        <w:object w:dxaOrig="885" w:dyaOrig="405" w14:anchorId="7C6FBFFD">
          <v:shape id="_x0000_i1057" type="#_x0000_t75" style="width:43.55pt;height:20.95pt" o:ole="">
            <v:imagedata r:id="rId60" o:title=""/>
          </v:shape>
          <o:OLEObject Type="Embed" ProgID="Equation.DSMT4" ShapeID="_x0000_i1057" DrawAspect="Content" ObjectID="_1689707112" r:id="rId61"/>
        </w:object>
      </w:r>
      <w:r w:rsidRPr="00E82AA2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  <w:r w:rsidRPr="00E82AA2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E82AA2">
        <w:rPr>
          <w:rFonts w:ascii="Chu Van An" w:eastAsia="Arial" w:hAnsi="Chu Van An" w:cs="Chu Van An"/>
          <w:color w:val="0000FF"/>
          <w:position w:val="-14"/>
          <w:sz w:val="24"/>
          <w:szCs w:val="24"/>
          <w:lang w:val="vi-VN"/>
        </w:rPr>
        <w:object w:dxaOrig="720" w:dyaOrig="405" w14:anchorId="662544DE">
          <v:shape id="_x0000_i1058" type="#_x0000_t75" style="width:36.85pt;height:20.95pt" o:ole="">
            <v:imagedata r:id="rId62" o:title=""/>
          </v:shape>
          <o:OLEObject Type="Embed" ProgID="Equation.DSMT4" ShapeID="_x0000_i1058" DrawAspect="Content" ObjectID="_1689707113" r:id="rId63"/>
        </w:object>
      </w:r>
      <w:r w:rsidRPr="00E82AA2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  <w:r w:rsidRPr="00E82AA2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82AA2">
        <w:rPr>
          <w:rFonts w:ascii="Chu Van An" w:eastAsia="Arial" w:hAnsi="Chu Van An" w:cs="Chu Van An"/>
          <w:color w:val="0000FF"/>
          <w:position w:val="-14"/>
          <w:sz w:val="24"/>
          <w:szCs w:val="24"/>
          <w:lang w:val="vi-VN"/>
        </w:rPr>
        <w:object w:dxaOrig="720" w:dyaOrig="405" w14:anchorId="3ECFF182">
          <v:shape id="_x0000_i1059" type="#_x0000_t75" style="width:36.85pt;height:20.95pt" o:ole="">
            <v:imagedata r:id="rId64" o:title=""/>
          </v:shape>
          <o:OLEObject Type="Embed" ProgID="Equation.DSMT4" ShapeID="_x0000_i1059" DrawAspect="Content" ObjectID="_1689707114" r:id="rId65"/>
        </w:object>
      </w:r>
      <w:r w:rsidRPr="00E82AA2">
        <w:rPr>
          <w:rFonts w:ascii="Chu Van An" w:hAnsi="Chu Van An" w:cs="Chu Van An"/>
          <w:color w:val="0000FF"/>
          <w:sz w:val="24"/>
          <w:szCs w:val="24"/>
          <w:lang w:val="fr-FR"/>
        </w:rPr>
        <w:t>.</w:t>
      </w:r>
    </w:p>
    <w:p w14:paraId="525D0372" w14:textId="3A69BBF2" w:rsidR="009F7C91" w:rsidRPr="00E82AA2" w:rsidRDefault="00E82AA2" w:rsidP="009F7C91">
      <w:pPr>
        <w:pStyle w:val="ListParagraph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82AA2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5559FE4F" w14:textId="77777777" w:rsidR="009F7C91" w:rsidRPr="00E82AA2" w:rsidRDefault="009F7C91" w:rsidP="009F7C91">
      <w:pPr>
        <w:pStyle w:val="ListParagraph"/>
        <w:ind w:left="992"/>
        <w:rPr>
          <w:rFonts w:ascii="Chu Van An" w:hAnsi="Chu Van An" w:cs="Chu Van An"/>
          <w:color w:val="0000FF"/>
          <w:sz w:val="24"/>
          <w:szCs w:val="24"/>
          <w:lang w:val="fr-FR"/>
        </w:rPr>
      </w:pPr>
      <w:r w:rsidRPr="00E82AA2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787E0AFE" w14:textId="77777777" w:rsidR="009F7C91" w:rsidRPr="00E82AA2" w:rsidRDefault="009F7C91" w:rsidP="009F7C91">
      <w:pPr>
        <w:pStyle w:val="ListParagraph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82AA2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E82AA2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1320" w:dyaOrig="285" w14:anchorId="4A70E18A">
          <v:shape id="_x0000_i1060" type="#_x0000_t75" style="width:66.15pt;height:14.25pt" o:ole="">
            <v:imagedata r:id="rId66" o:title=""/>
          </v:shape>
          <o:OLEObject Type="Embed" ProgID="Equation.DSMT4" ShapeID="_x0000_i1060" DrawAspect="Content" ObjectID="_1689707115" r:id="rId67"/>
        </w:object>
      </w:r>
      <w:r w:rsidRPr="00E82AA2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1125" w:dyaOrig="285" w14:anchorId="678958C0">
          <v:shape id="_x0000_i1061" type="#_x0000_t75" style="width:56.1pt;height:14.25pt" o:ole="">
            <v:imagedata r:id="rId68" o:title=""/>
          </v:shape>
          <o:OLEObject Type="Embed" ProgID="Equation.DSMT4" ShapeID="_x0000_i1061" DrawAspect="Content" ObjectID="_1689707116" r:id="rId69"/>
        </w:object>
      </w:r>
      <w:r w:rsidRPr="00E82AA2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975" w:dyaOrig="285" w14:anchorId="1B1EB3FD">
          <v:shape id="_x0000_i1062" type="#_x0000_t75" style="width:48.55pt;height:14.25pt" o:ole="">
            <v:imagedata r:id="rId70" o:title=""/>
          </v:shape>
          <o:OLEObject Type="Embed" ProgID="Equation.DSMT4" ShapeID="_x0000_i1062" DrawAspect="Content" ObjectID="_1689707117" r:id="rId71"/>
        </w:object>
      </w:r>
      <w:r w:rsidRPr="00E82AA2">
        <w:rPr>
          <w:rFonts w:ascii="Chu Van An" w:hAnsi="Chu Van An" w:cs="Chu Van An"/>
          <w:sz w:val="24"/>
          <w:szCs w:val="24"/>
          <w:lang w:val="fr-FR"/>
        </w:rPr>
        <w:t>.</w:t>
      </w:r>
    </w:p>
    <w:p w14:paraId="16789A80" w14:textId="77777777" w:rsidR="009F7C91" w:rsidRPr="00E82AA2" w:rsidRDefault="009F7C91" w:rsidP="00C8454C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 xml:space="preserve">Tập nghiệm </w:t>
      </w: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85" w14:anchorId="03EBBC84">
          <v:shape id="_x0000_i1063" type="#_x0000_t75" style="width:10.9pt;height:14.25pt" o:ole="">
            <v:imagedata r:id="rId72" o:title=""/>
          </v:shape>
          <o:OLEObject Type="Embed" ProgID="Equation.DSMT4" ShapeID="_x0000_i1063" DrawAspect="Content" ObjectID="_1689707118" r:id="rId73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của bất phương trình </w:t>
      </w:r>
      <w:r w:rsidRPr="00E82AA2">
        <w:rPr>
          <w:rFonts w:ascii="Chu Van An" w:eastAsia="Calibri" w:hAnsi="Chu Van An" w:cs="Chu Van An"/>
          <w:position w:val="-14"/>
          <w:sz w:val="24"/>
          <w:szCs w:val="24"/>
        </w:rPr>
        <w:object w:dxaOrig="1575" w:dyaOrig="405" w14:anchorId="05ABD1FF">
          <v:shape id="_x0000_i1064" type="#_x0000_t75" style="width:78.7pt;height:20.95pt" o:ole="">
            <v:imagedata r:id="rId74" o:title=""/>
          </v:shape>
          <o:OLEObject Type="Embed" ProgID="Equation.DSMT4" ShapeID="_x0000_i1064" DrawAspect="Content" ObjectID="_1689707119" r:id="rId75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là</w:t>
      </w:r>
    </w:p>
    <w:p w14:paraId="2BCBED74" w14:textId="77777777" w:rsidR="009F7C91" w:rsidRPr="00E82AA2" w:rsidRDefault="009F7C91" w:rsidP="009F7C9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82AA2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E82AA2">
        <w:rPr>
          <w:rFonts w:ascii="Chu Van An" w:eastAsia="Calibri" w:hAnsi="Chu Van An" w:cs="Chu Van An"/>
          <w:position w:val="-14"/>
          <w:sz w:val="24"/>
          <w:szCs w:val="24"/>
        </w:rPr>
        <w:object w:dxaOrig="1215" w:dyaOrig="405" w14:anchorId="2BA3E666">
          <v:shape id="_x0000_i1065" type="#_x0000_t75" style="width:61.1pt;height:20.95pt" o:ole="">
            <v:imagedata r:id="rId76" o:title=""/>
          </v:shape>
          <o:OLEObject Type="Embed" ProgID="Equation.DSMT4" ShapeID="_x0000_i1065" DrawAspect="Content" ObjectID="_1689707120" r:id="rId77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E82AA2">
        <w:rPr>
          <w:rFonts w:ascii="Chu Van An" w:eastAsia="Calibri" w:hAnsi="Chu Van An" w:cs="Chu Van An"/>
          <w:position w:val="-14"/>
          <w:sz w:val="24"/>
          <w:szCs w:val="24"/>
        </w:rPr>
        <w:object w:dxaOrig="1335" w:dyaOrig="405" w14:anchorId="49CAAAD3">
          <v:shape id="_x0000_i1066" type="#_x0000_t75" style="width:66.15pt;height:20.95pt" o:ole="">
            <v:imagedata r:id="rId78" o:title=""/>
          </v:shape>
          <o:OLEObject Type="Embed" ProgID="Equation.DSMT4" ShapeID="_x0000_i1066" DrawAspect="Content" ObjectID="_1689707121" r:id="rId79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E82AA2">
        <w:rPr>
          <w:rFonts w:ascii="Chu Van An" w:eastAsia="Calibri" w:hAnsi="Chu Van An" w:cs="Chu Van An"/>
          <w:position w:val="-14"/>
          <w:sz w:val="24"/>
          <w:szCs w:val="24"/>
        </w:rPr>
        <w:object w:dxaOrig="1155" w:dyaOrig="405" w14:anchorId="7F083D56">
          <v:shape id="_x0000_i1067" type="#_x0000_t75" style="width:57.75pt;height:20.95pt" o:ole="">
            <v:imagedata r:id="rId80" o:title=""/>
          </v:shape>
          <o:OLEObject Type="Embed" ProgID="Equation.DSMT4" ShapeID="_x0000_i1067" DrawAspect="Content" ObjectID="_1689707122" r:id="rId81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E82AA2">
        <w:rPr>
          <w:rFonts w:ascii="Chu Van An" w:eastAsia="Calibri" w:hAnsi="Chu Van An" w:cs="Chu Van An"/>
          <w:position w:val="-14"/>
          <w:sz w:val="24"/>
          <w:szCs w:val="24"/>
        </w:rPr>
        <w:object w:dxaOrig="1335" w:dyaOrig="405" w14:anchorId="7A260087">
          <v:shape id="_x0000_i1068" type="#_x0000_t75" style="width:66.15pt;height:20.95pt" o:ole="">
            <v:imagedata r:id="rId82" o:title=""/>
          </v:shape>
          <o:OLEObject Type="Embed" ProgID="Equation.DSMT4" ShapeID="_x0000_i1068" DrawAspect="Content" ObjectID="_1689707123" r:id="rId83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</w:p>
    <w:p w14:paraId="49614385" w14:textId="38C689C0" w:rsidR="009F7C91" w:rsidRPr="00E82AA2" w:rsidRDefault="00E82AA2" w:rsidP="009F7C91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E82AA2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336830FD" w14:textId="77777777" w:rsidR="009F7C91" w:rsidRPr="00E82AA2" w:rsidRDefault="009F7C91" w:rsidP="009F7C91">
      <w:pPr>
        <w:spacing w:line="276" w:lineRule="auto"/>
        <w:ind w:left="992"/>
        <w:jc w:val="both"/>
        <w:rPr>
          <w:rFonts w:ascii="Chu Van An" w:eastAsia="Times New Roman" w:hAnsi="Chu Van An" w:cs="Chu Van An"/>
          <w:b/>
          <w:color w:val="0000CC"/>
          <w:sz w:val="24"/>
          <w:szCs w:val="24"/>
        </w:rPr>
      </w:pPr>
      <w:r w:rsidRPr="00E82AA2">
        <w:rPr>
          <w:rFonts w:ascii="Chu Van An" w:hAnsi="Chu Van An" w:cs="Chu Van An"/>
          <w:b/>
          <w:color w:val="0000CC"/>
          <w:sz w:val="24"/>
          <w:szCs w:val="24"/>
        </w:rPr>
        <w:t>Chọn C</w:t>
      </w:r>
    </w:p>
    <w:p w14:paraId="3F2C346D" w14:textId="77777777" w:rsidR="009F7C91" w:rsidRPr="00E82AA2" w:rsidRDefault="009F7C91" w:rsidP="009F7C91">
      <w:pPr>
        <w:pStyle w:val="ListParagraph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82AA2">
        <w:rPr>
          <w:rFonts w:ascii="Chu Van An" w:eastAsia="Calibri" w:hAnsi="Chu Van An" w:cs="Chu Van An"/>
          <w:position w:val="-14"/>
          <w:sz w:val="24"/>
          <w:szCs w:val="24"/>
        </w:rPr>
        <w:object w:dxaOrig="3585" w:dyaOrig="405" w14:anchorId="1EEF37A7">
          <v:shape id="_x0000_i1069" type="#_x0000_t75" style="width:180pt;height:20.95pt" o:ole="">
            <v:imagedata r:id="rId84" o:title=""/>
          </v:shape>
          <o:OLEObject Type="Embed" ProgID="Equation.DSMT4" ShapeID="_x0000_i1069" DrawAspect="Content" ObjectID="_1689707124" r:id="rId85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</w:p>
    <w:p w14:paraId="1DE3FD43" w14:textId="77777777" w:rsidR="009F7C91" w:rsidRPr="00E82AA2" w:rsidRDefault="009F7C91" w:rsidP="00C8454C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val="fr-FR"/>
        </w:rPr>
      </w:pPr>
      <w:r w:rsidRPr="00E82AA2">
        <w:rPr>
          <w:rFonts w:ascii="Chu Van An" w:hAnsi="Chu Van An" w:cs="Chu Van An"/>
          <w:sz w:val="24"/>
          <w:szCs w:val="24"/>
          <w:lang w:val="fr-FR"/>
        </w:rPr>
        <w:t xml:space="preserve">Tìm tập nghiệm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5A36B7D7">
          <v:shape id="_x0000_i1070" type="#_x0000_t75" style="width:10.05pt;height:14.25pt" o:ole="">
            <v:imagedata r:id="rId86" o:title=""/>
          </v:shape>
          <o:OLEObject Type="Embed" ProgID="Equation.DSMT4" ShapeID="_x0000_i1070" DrawAspect="Content" ObjectID="_1689707125" r:id="rId87"/>
        </w:object>
      </w:r>
      <w:r w:rsidRPr="00E82AA2">
        <w:rPr>
          <w:rFonts w:ascii="Chu Van An" w:hAnsi="Chu Van An" w:cs="Chu Van An"/>
          <w:sz w:val="24"/>
          <w:szCs w:val="24"/>
          <w:lang w:val="fr-FR"/>
        </w:rPr>
        <w:t xml:space="preserve">của bất phương trình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1230" w:dyaOrig="285" w14:anchorId="00379976">
          <v:shape id="_x0000_i1071" type="#_x0000_t75" style="width:61.95pt;height:14.25pt" o:ole="">
            <v:imagedata r:id="rId88" o:title=""/>
          </v:shape>
          <o:OLEObject Type="Embed" ProgID="Equation.DSMT4" ShapeID="_x0000_i1071" DrawAspect="Content" ObjectID="_1689707126" r:id="rId89"/>
        </w:object>
      </w:r>
      <w:r w:rsidRPr="00E82AA2">
        <w:rPr>
          <w:rFonts w:ascii="Chu Van An" w:hAnsi="Chu Van An" w:cs="Chu Van An"/>
          <w:sz w:val="24"/>
          <w:szCs w:val="24"/>
          <w:lang w:val="fr-FR"/>
        </w:rPr>
        <w:t>?</w:t>
      </w:r>
    </w:p>
    <w:p w14:paraId="4E77A7A4" w14:textId="77777777" w:rsidR="009F7C91" w:rsidRPr="00E82AA2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E82AA2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E82AA2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390" w14:anchorId="7006FBFC">
          <v:shape id="_x0000_i1072" type="#_x0000_t75" style="width:58.6pt;height:19.25pt" o:ole="">
            <v:imagedata r:id="rId90" o:title=""/>
          </v:shape>
          <o:OLEObject Type="Embed" ProgID="Equation.DSMT4" ShapeID="_x0000_i1072" DrawAspect="Content" ObjectID="_1689707127" r:id="rId91"/>
        </w:object>
      </w:r>
      <w:r w:rsidRPr="00E82AA2">
        <w:rPr>
          <w:rFonts w:ascii="Chu Van An" w:hAnsi="Chu Van An" w:cs="Chu Van An"/>
          <w:sz w:val="24"/>
          <w:szCs w:val="24"/>
          <w:lang w:val="fr-FR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E82AA2">
        <w:rPr>
          <w:rFonts w:ascii="Chu Van An" w:eastAsia="Times New Roman" w:hAnsi="Chu Van An" w:cs="Chu Van An"/>
          <w:position w:val="-14"/>
          <w:sz w:val="24"/>
          <w:szCs w:val="24"/>
        </w:rPr>
        <w:object w:dxaOrig="1200" w:dyaOrig="390" w14:anchorId="56FDF49F">
          <v:shape id="_x0000_i1073" type="#_x0000_t75" style="width:60.3pt;height:19.25pt" o:ole="">
            <v:imagedata r:id="rId92" o:title=""/>
          </v:shape>
          <o:OLEObject Type="Embed" ProgID="Equation.DSMT4" ShapeID="_x0000_i1073" DrawAspect="Content" ObjectID="_1689707128" r:id="rId93"/>
        </w:object>
      </w:r>
      <w:r w:rsidRPr="00E82AA2">
        <w:rPr>
          <w:rFonts w:ascii="Chu Van An" w:hAnsi="Chu Van An" w:cs="Chu Van An"/>
          <w:sz w:val="24"/>
          <w:szCs w:val="24"/>
          <w:lang w:val="fr-FR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E82AA2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390" w14:anchorId="679E6C93">
          <v:shape id="_x0000_i1074" type="#_x0000_t75" style="width:56.95pt;height:19.25pt" o:ole="">
            <v:imagedata r:id="rId94" o:title=""/>
          </v:shape>
          <o:OLEObject Type="Embed" ProgID="Equation.DSMT4" ShapeID="_x0000_i1074" DrawAspect="Content" ObjectID="_1689707129" r:id="rId95"/>
        </w:object>
      </w:r>
      <w:r w:rsidRPr="00E82AA2">
        <w:rPr>
          <w:rFonts w:ascii="Chu Van An" w:hAnsi="Chu Van An" w:cs="Chu Van An"/>
          <w:sz w:val="24"/>
          <w:szCs w:val="24"/>
          <w:lang w:val="fr-FR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E82AA2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390" w14:anchorId="43B8240F">
          <v:shape id="_x0000_i1075" type="#_x0000_t75" style="width:66.15pt;height:19.25pt" o:ole="">
            <v:imagedata r:id="rId96" o:title=""/>
          </v:shape>
          <o:OLEObject Type="Embed" ProgID="Equation.DSMT4" ShapeID="_x0000_i1075" DrawAspect="Content" ObjectID="_1689707130" r:id="rId97"/>
        </w:object>
      </w:r>
      <w:r w:rsidRPr="00E82AA2">
        <w:rPr>
          <w:rFonts w:ascii="Chu Van An" w:hAnsi="Chu Van An" w:cs="Chu Van An"/>
          <w:sz w:val="24"/>
          <w:szCs w:val="24"/>
          <w:lang w:val="fr-FR"/>
        </w:rPr>
        <w:t>.</w:t>
      </w:r>
    </w:p>
    <w:p w14:paraId="5F67102C" w14:textId="02FA1C84" w:rsidR="009F7C91" w:rsidRPr="00E82AA2" w:rsidRDefault="00E82AA2" w:rsidP="009F7C91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E82AA2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FE460C6" w14:textId="77777777" w:rsidR="009F7C91" w:rsidRPr="00E82AA2" w:rsidRDefault="009F7C91" w:rsidP="009F7C91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82AA2">
        <w:rPr>
          <w:rFonts w:ascii="Chu Van An" w:hAnsi="Chu Van An" w:cs="Chu Van An"/>
          <w:b/>
          <w:color w:val="000099"/>
          <w:sz w:val="24"/>
          <w:szCs w:val="24"/>
          <w:lang w:val="fr-FR"/>
        </w:rPr>
        <w:t>Chọn A</w:t>
      </w:r>
    </w:p>
    <w:p w14:paraId="476137EA" w14:textId="77777777" w:rsidR="009F7C91" w:rsidRPr="00E82AA2" w:rsidRDefault="009F7C91" w:rsidP="009F7C91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82AA2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1230" w:dyaOrig="285" w14:anchorId="0A4C396E">
          <v:shape id="_x0000_i1076" type="#_x0000_t75" style="width:61.95pt;height:14.25pt" o:ole="">
            <v:imagedata r:id="rId98" o:title=""/>
          </v:shape>
          <o:OLEObject Type="Embed" ProgID="Equation.DSMT4" ShapeID="_x0000_i1076" DrawAspect="Content" ObjectID="_1689707131" r:id="rId99"/>
        </w:objec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1380" w:dyaOrig="285" w14:anchorId="2943EC9B">
          <v:shape id="_x0000_i1077" type="#_x0000_t75" style="width:69.5pt;height:14.25pt" o:ole="">
            <v:imagedata r:id="rId100" o:title=""/>
          </v:shape>
          <o:OLEObject Type="Embed" ProgID="Equation.DSMT4" ShapeID="_x0000_i1077" DrawAspect="Content" ObjectID="_1689707132" r:id="rId101"/>
        </w:objec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2DD8C044">
          <v:shape id="_x0000_i1078" type="#_x0000_t75" style="width:42.7pt;height:14.25pt" o:ole="">
            <v:imagedata r:id="rId102" o:title=""/>
          </v:shape>
          <o:OLEObject Type="Embed" ProgID="Equation.DSMT4" ShapeID="_x0000_i1078" DrawAspect="Content" ObjectID="_1689707133" r:id="rId103"/>
        </w:object>
      </w:r>
      <w:r w:rsidRPr="00E82AA2">
        <w:rPr>
          <w:rFonts w:ascii="Chu Van An" w:hAnsi="Chu Van An" w:cs="Chu Van An"/>
          <w:sz w:val="24"/>
          <w:szCs w:val="24"/>
          <w:lang w:val="fr-FR"/>
        </w:rPr>
        <w:t>.</w:t>
      </w:r>
    </w:p>
    <w:p w14:paraId="77AAD762" w14:textId="77777777" w:rsidR="009F7C91" w:rsidRPr="00E82AA2" w:rsidRDefault="009F7C91" w:rsidP="009F7C91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E82AA2">
        <w:rPr>
          <w:rFonts w:ascii="Chu Van An" w:hAnsi="Chu Van An" w:cs="Chu Van An"/>
          <w:sz w:val="24"/>
          <w:szCs w:val="24"/>
          <w:lang w:val="fr-FR"/>
        </w:rPr>
        <w:t xml:space="preserve">Vậy tập nghiệm của bất phương trình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1230" w:dyaOrig="285" w14:anchorId="6F54AEE4">
          <v:shape id="_x0000_i1079" type="#_x0000_t75" style="width:61.95pt;height:14.25pt" o:ole="">
            <v:imagedata r:id="rId104" o:title=""/>
          </v:shape>
          <o:OLEObject Type="Embed" ProgID="Equation.DSMT4" ShapeID="_x0000_i1079" DrawAspect="Content" ObjectID="_1689707134" r:id="rId105"/>
        </w:object>
      </w:r>
      <w:r w:rsidRPr="00E82AA2">
        <w:rPr>
          <w:rFonts w:ascii="Chu Van An" w:hAnsi="Chu Van An" w:cs="Chu Van An"/>
          <w:sz w:val="24"/>
          <w:szCs w:val="24"/>
          <w:lang w:val="fr-FR"/>
        </w:rPr>
        <w:t xml:space="preserve">là </w:t>
      </w:r>
      <w:r w:rsidRPr="00E82AA2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390" w14:anchorId="1EC657E4">
          <v:shape id="_x0000_i1080" type="#_x0000_t75" style="width:58.6pt;height:19.25pt" o:ole="">
            <v:imagedata r:id="rId106" o:title=""/>
          </v:shape>
          <o:OLEObject Type="Embed" ProgID="Equation.DSMT4" ShapeID="_x0000_i1080" DrawAspect="Content" ObjectID="_1689707135" r:id="rId107"/>
        </w:object>
      </w:r>
      <w:r w:rsidRPr="00E82AA2">
        <w:rPr>
          <w:rFonts w:ascii="Chu Van An" w:hAnsi="Chu Van An" w:cs="Chu Van An"/>
          <w:sz w:val="24"/>
          <w:szCs w:val="24"/>
          <w:lang w:val="fr-FR"/>
        </w:rPr>
        <w:t>.</w:t>
      </w:r>
    </w:p>
    <w:p w14:paraId="7015C076" w14:textId="77777777" w:rsidR="009F7C91" w:rsidRPr="00E82AA2" w:rsidRDefault="009F7C91" w:rsidP="00C8454C">
      <w:pPr>
        <w:numPr>
          <w:ilvl w:val="0"/>
          <w:numId w:val="7"/>
        </w:numPr>
        <w:tabs>
          <w:tab w:val="left" w:pos="992"/>
        </w:tabs>
        <w:spacing w:after="0" w:line="276" w:lineRule="auto"/>
        <w:contextualSpacing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 xml:space="preserve">Tập nghiệm của bất phương trình </w:t>
      </w:r>
      <w:r w:rsidRPr="00E82AA2">
        <w:rPr>
          <w:rFonts w:ascii="Chu Van An" w:eastAsia="Times New Roman" w:hAnsi="Chu Van An" w:cs="Chu Van An"/>
          <w:position w:val="-28"/>
          <w:sz w:val="24"/>
          <w:szCs w:val="24"/>
        </w:rPr>
        <w:object w:dxaOrig="1755" w:dyaOrig="720" w14:anchorId="3A26916E">
          <v:shape id="_x0000_i1081" type="#_x0000_t75" style="width:87.9pt;height:36.85pt" o:ole="">
            <v:imagedata r:id="rId108" o:title=""/>
          </v:shape>
          <o:OLEObject Type="Embed" ProgID="Equation.DSMT4" ShapeID="_x0000_i1081" DrawAspect="Content" ObjectID="_1689707136" r:id="rId109"/>
        </w:object>
      </w:r>
      <w:r w:rsidRPr="00E82AA2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E82AA2">
        <w:rPr>
          <w:rFonts w:ascii="Chu Van An" w:hAnsi="Chu Van An" w:cs="Chu Van An"/>
          <w:sz w:val="24"/>
          <w:szCs w:val="24"/>
        </w:rPr>
        <w:t>là</w:t>
      </w:r>
    </w:p>
    <w:p w14:paraId="0D85646F" w14:textId="6603C141" w:rsidR="009F7C91" w:rsidRPr="00E82AA2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82AA2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82AA2">
        <w:rPr>
          <w:rFonts w:ascii="Chu Van An" w:eastAsia="Times New Roman" w:hAnsi="Chu Van An" w:cs="Chu Van An"/>
          <w:position w:val="-28"/>
          <w:sz w:val="24"/>
          <w:szCs w:val="24"/>
        </w:rPr>
        <w:object w:dxaOrig="885" w:dyaOrig="720" w14:anchorId="74A60D5D">
          <v:shape id="_x0000_i1082" type="#_x0000_t75" style="width:43.55pt;height:36.85pt" o:ole="">
            <v:imagedata r:id="rId110" o:title=""/>
          </v:shape>
          <o:OLEObject Type="Embed" ProgID="Equation.DSMT4" ShapeID="_x0000_i1082" DrawAspect="Content" ObjectID="_1689707137" r:id="rId111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2A1936" w:rsidRPr="00E82AA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E82AA2">
        <w:rPr>
          <w:rFonts w:ascii="Chu Van An" w:eastAsia="Times New Roman" w:hAnsi="Chu Van An" w:cs="Chu Van An"/>
          <w:position w:val="-28"/>
          <w:sz w:val="24"/>
          <w:szCs w:val="24"/>
        </w:rPr>
        <w:object w:dxaOrig="885" w:dyaOrig="720" w14:anchorId="215B91E9">
          <v:shape id="_x0000_i1083" type="#_x0000_t75" style="width:43.55pt;height:36.85pt" o:ole="">
            <v:imagedata r:id="rId112" o:title=""/>
          </v:shape>
          <o:OLEObject Type="Embed" ProgID="Equation.DSMT4" ShapeID="_x0000_i1083" DrawAspect="Content" ObjectID="_1689707138" r:id="rId113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</w:p>
    <w:p w14:paraId="516AA9A6" w14:textId="3919C743" w:rsidR="009F7C91" w:rsidRPr="00E82AA2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82AA2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E82AA2">
        <w:rPr>
          <w:rFonts w:ascii="Chu Van An" w:eastAsia="Times New Roman" w:hAnsi="Chu Van An" w:cs="Chu Van An"/>
          <w:position w:val="-28"/>
          <w:sz w:val="24"/>
          <w:szCs w:val="24"/>
        </w:rPr>
        <w:object w:dxaOrig="870" w:dyaOrig="720" w14:anchorId="50F96B7D">
          <v:shape id="_x0000_i1084" type="#_x0000_t75" style="width:43.55pt;height:36.85pt" o:ole="">
            <v:imagedata r:id="rId114" o:title=""/>
          </v:shape>
          <o:OLEObject Type="Embed" ProgID="Equation.DSMT4" ShapeID="_x0000_i1084" DrawAspect="Content" ObjectID="_1689707139" r:id="rId115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2A1936" w:rsidRPr="00E82AA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E82AA2">
        <w:rPr>
          <w:rFonts w:ascii="Chu Van An" w:eastAsia="Times New Roman" w:hAnsi="Chu Van An" w:cs="Chu Van An"/>
          <w:position w:val="-28"/>
          <w:sz w:val="24"/>
          <w:szCs w:val="24"/>
        </w:rPr>
        <w:object w:dxaOrig="870" w:dyaOrig="720" w14:anchorId="0B9D7E11">
          <v:shape id="_x0000_i1085" type="#_x0000_t75" style="width:43.55pt;height:36.85pt" o:ole="">
            <v:imagedata r:id="rId116" o:title=""/>
          </v:shape>
          <o:OLEObject Type="Embed" ProgID="Equation.DSMT4" ShapeID="_x0000_i1085" DrawAspect="Content" ObjectID="_1689707140" r:id="rId117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</w:p>
    <w:p w14:paraId="03FB2F68" w14:textId="2AA7E815" w:rsidR="009F7C91" w:rsidRPr="00E82AA2" w:rsidRDefault="00E82AA2" w:rsidP="009F7C91">
      <w:pPr>
        <w:spacing w:line="276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E82AA2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656640C" w14:textId="77777777" w:rsidR="009F7C91" w:rsidRPr="00E82AA2" w:rsidRDefault="009F7C91" w:rsidP="009F7C91">
      <w:pPr>
        <w:pStyle w:val="ListParagraph"/>
        <w:spacing w:after="0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E82AA2">
        <w:rPr>
          <w:rFonts w:ascii="Chu Van An" w:hAnsi="Chu Van An" w:cs="Chu Van An"/>
          <w:b/>
          <w:color w:val="0000CC"/>
          <w:sz w:val="24"/>
          <w:szCs w:val="24"/>
        </w:rPr>
        <w:t>Chọn D</w:t>
      </w:r>
    </w:p>
    <w:p w14:paraId="4B491433" w14:textId="77777777" w:rsidR="009F7C91" w:rsidRPr="00E82AA2" w:rsidRDefault="009F7C91" w:rsidP="009F7C91">
      <w:pPr>
        <w:pStyle w:val="ListParagraph"/>
        <w:spacing w:after="0"/>
        <w:ind w:left="992"/>
        <w:rPr>
          <w:rFonts w:ascii="Chu Van An" w:hAnsi="Chu Van An" w:cs="Chu Van An"/>
          <w:position w:val="-6"/>
          <w:sz w:val="24"/>
          <w:szCs w:val="24"/>
        </w:rPr>
      </w:pPr>
      <w:r w:rsidRPr="00E82AA2">
        <w:rPr>
          <w:rFonts w:ascii="Chu Van An" w:eastAsia="Calibri" w:hAnsi="Chu Van An" w:cs="Chu Van An"/>
          <w:position w:val="-28"/>
          <w:sz w:val="24"/>
          <w:szCs w:val="24"/>
        </w:rPr>
        <w:object w:dxaOrig="3930" w:dyaOrig="720" w14:anchorId="33FA1BFB">
          <v:shape id="_x0000_i1086" type="#_x0000_t75" style="width:195.9pt;height:36.85pt" o:ole="">
            <v:imagedata r:id="rId118" o:title=""/>
          </v:shape>
          <o:OLEObject Type="Embed" ProgID="Equation.DSMT4" ShapeID="_x0000_i1086" DrawAspect="Content" ObjectID="_1689707141" r:id="rId119"/>
        </w:object>
      </w:r>
    </w:p>
    <w:p w14:paraId="4D98BB53" w14:textId="77777777" w:rsidR="009F7C91" w:rsidRPr="00E82AA2" w:rsidRDefault="009F7C91" w:rsidP="009F7C91">
      <w:pPr>
        <w:spacing w:line="276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lastRenderedPageBreak/>
        <w:t xml:space="preserve">Vậy, tập nghiệm của bất phương trình là </w:t>
      </w:r>
      <w:r w:rsidRPr="00E82AA2">
        <w:rPr>
          <w:rFonts w:ascii="Chu Van An" w:eastAsia="Times New Roman" w:hAnsi="Chu Van An" w:cs="Chu Van An"/>
          <w:position w:val="-28"/>
          <w:sz w:val="24"/>
          <w:szCs w:val="24"/>
        </w:rPr>
        <w:object w:dxaOrig="870" w:dyaOrig="720" w14:anchorId="1D1042CE">
          <v:shape id="_x0000_i1087" type="#_x0000_t75" style="width:43.55pt;height:36.85pt" o:ole="">
            <v:imagedata r:id="rId116" o:title=""/>
          </v:shape>
          <o:OLEObject Type="Embed" ProgID="Equation.DSMT4" ShapeID="_x0000_i1087" DrawAspect="Content" ObjectID="_1689707142" r:id="rId120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</w:p>
    <w:p w14:paraId="77572DF9" w14:textId="77777777" w:rsidR="009F7C91" w:rsidRPr="00E82AA2" w:rsidRDefault="009F7C91" w:rsidP="00C8454C">
      <w:pPr>
        <w:numPr>
          <w:ilvl w:val="0"/>
          <w:numId w:val="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  <w:lang w:eastAsia="vi-VN"/>
        </w:rPr>
      </w:pPr>
      <w:r w:rsidRPr="00E82AA2">
        <w:rPr>
          <w:rFonts w:ascii="Chu Van An" w:hAnsi="Chu Van An" w:cs="Chu Van An"/>
          <w:sz w:val="24"/>
          <w:szCs w:val="24"/>
          <w:lang w:eastAsia="vi-VN"/>
        </w:rPr>
        <w:t xml:space="preserve">Bất phương trình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  <w:lang w:eastAsia="vi-VN"/>
        </w:rPr>
        <w:object w:dxaOrig="975" w:dyaOrig="285" w14:anchorId="13DF8B6A">
          <v:shape id="_x0000_i1088" type="#_x0000_t75" style="width:48.55pt;height:14.25pt" o:ole="">
            <v:imagedata r:id="rId121" o:title=""/>
          </v:shape>
          <o:OLEObject Type="Embed" ProgID="Equation.DSMT4" ShapeID="_x0000_i1088" DrawAspect="Content" ObjectID="_1689707143" r:id="rId122"/>
        </w:object>
      </w:r>
      <w:r w:rsidRPr="00E82AA2">
        <w:rPr>
          <w:rFonts w:ascii="Chu Van An" w:hAnsi="Chu Van An" w:cs="Chu Van An"/>
          <w:sz w:val="24"/>
          <w:szCs w:val="24"/>
          <w:lang w:eastAsia="vi-VN"/>
        </w:rPr>
        <w:t xml:space="preserve"> có tập nghiệm là </w:t>
      </w:r>
      <w:r w:rsidRPr="00E82AA2">
        <w:rPr>
          <w:rFonts w:ascii="Chu Van An" w:eastAsia="Times New Roman" w:hAnsi="Chu Van An" w:cs="Chu Van An"/>
          <w:position w:val="-4"/>
          <w:sz w:val="24"/>
          <w:szCs w:val="24"/>
          <w:lang w:eastAsia="vi-VN"/>
        </w:rPr>
        <w:object w:dxaOrig="255" w:dyaOrig="255" w14:anchorId="01F42C4A">
          <v:shape id="_x0000_i1089" type="#_x0000_t75" style="width:13.4pt;height:13.4pt" o:ole="">
            <v:imagedata r:id="rId123" o:title=""/>
          </v:shape>
          <o:OLEObject Type="Embed" ProgID="Equation.DSMT4" ShapeID="_x0000_i1089" DrawAspect="Content" ObjectID="_1689707144" r:id="rId124"/>
        </w:object>
      </w:r>
      <w:r w:rsidRPr="00E82AA2">
        <w:rPr>
          <w:rFonts w:ascii="Chu Van An" w:hAnsi="Chu Van An" w:cs="Chu Van An"/>
          <w:sz w:val="24"/>
          <w:szCs w:val="24"/>
          <w:lang w:eastAsia="vi-VN"/>
        </w:rPr>
        <w:t xml:space="preserve"> khi nào?</w:t>
      </w:r>
    </w:p>
    <w:p w14:paraId="668BACF4" w14:textId="77777777" w:rsidR="009F7C91" w:rsidRPr="00E82AA2" w:rsidRDefault="009F7C91" w:rsidP="009F7C9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eastAsia="vi-VN"/>
        </w:rPr>
      </w:pPr>
      <w:r w:rsidRPr="00E82AA2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A. </w:t>
      </w:r>
      <w:r w:rsidRPr="00E82AA2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1125" w:dyaOrig="315" w14:anchorId="0F53D100">
          <v:shape id="_x0000_i1090" type="#_x0000_t75" style="width:56.1pt;height:15.9pt" o:ole="">
            <v:imagedata r:id="rId125" o:title=""/>
          </v:shape>
          <o:OLEObject Type="Embed" ProgID="Equation.DSMT4" ShapeID="_x0000_i1090" DrawAspect="Content" ObjectID="_1689707145" r:id="rId126"/>
        </w:object>
      </w:r>
      <w:r w:rsidRPr="00E82AA2">
        <w:rPr>
          <w:rFonts w:ascii="Chu Van An" w:hAnsi="Chu Van An" w:cs="Chu Van An"/>
          <w:sz w:val="24"/>
          <w:szCs w:val="24"/>
          <w:lang w:eastAsia="vi-VN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  <w:t xml:space="preserve">B. </w:t>
      </w:r>
      <w:r w:rsidRPr="00E82AA2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1125" w:dyaOrig="315" w14:anchorId="1D85B6BC">
          <v:shape id="_x0000_i1091" type="#_x0000_t75" style="width:56.1pt;height:15.9pt" o:ole="">
            <v:imagedata r:id="rId127" o:title=""/>
          </v:shape>
          <o:OLEObject Type="Embed" ProgID="Equation.DSMT4" ShapeID="_x0000_i1091" DrawAspect="Content" ObjectID="_1689707146" r:id="rId128"/>
        </w:object>
      </w:r>
      <w:r w:rsidRPr="00E82AA2">
        <w:rPr>
          <w:rFonts w:ascii="Chu Van An" w:hAnsi="Chu Van An" w:cs="Chu Van An"/>
          <w:sz w:val="24"/>
          <w:szCs w:val="24"/>
          <w:lang w:eastAsia="vi-VN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  <w:t xml:space="preserve">C.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555" w:dyaOrig="270" w14:anchorId="2DC00A96">
          <v:shape id="_x0000_i1092" type="#_x0000_t75" style="width:28.45pt;height:13.4pt" o:ole="">
            <v:imagedata r:id="rId129" o:title=""/>
          </v:shape>
          <o:OLEObject Type="Embed" ProgID="Equation.DSMT4" ShapeID="_x0000_i1092" DrawAspect="Content" ObjectID="_1689707147" r:id="rId130"/>
        </w:object>
      </w:r>
      <w:r w:rsidRPr="00E82AA2">
        <w:rPr>
          <w:rFonts w:ascii="Chu Van An" w:hAnsi="Chu Van An" w:cs="Chu Van An"/>
          <w:sz w:val="24"/>
          <w:szCs w:val="24"/>
          <w:lang w:eastAsia="vi-VN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ab/>
        <w:t xml:space="preserve">D.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555" w:dyaOrig="270" w14:anchorId="3B62F07D">
          <v:shape id="_x0000_i1093" type="#_x0000_t75" style="width:28.45pt;height:13.4pt" o:ole="">
            <v:imagedata r:id="rId131" o:title=""/>
          </v:shape>
          <o:OLEObject Type="Embed" ProgID="Equation.DSMT4" ShapeID="_x0000_i1093" DrawAspect="Content" ObjectID="_1689707148" r:id="rId132"/>
        </w:object>
      </w:r>
      <w:r w:rsidRPr="00E82AA2">
        <w:rPr>
          <w:rFonts w:ascii="Chu Van An" w:hAnsi="Chu Van An" w:cs="Chu Van An"/>
          <w:sz w:val="24"/>
          <w:szCs w:val="24"/>
          <w:lang w:val="vi-VN" w:eastAsia="vi-VN"/>
        </w:rPr>
        <w:t>.</w:t>
      </w:r>
    </w:p>
    <w:p w14:paraId="17770474" w14:textId="46D5C0E4" w:rsidR="009F7C91" w:rsidRPr="00E82AA2" w:rsidRDefault="00E82AA2" w:rsidP="009F7C91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eastAsia="vi-VN"/>
        </w:rPr>
      </w:pPr>
      <w:r w:rsidRPr="00E82AA2">
        <w:rPr>
          <w:rFonts w:ascii="Chu Van An" w:hAnsi="Chu Van An" w:cs="Chu Van An"/>
          <w:b/>
          <w:color w:val="0000CC"/>
          <w:sz w:val="24"/>
          <w:szCs w:val="24"/>
          <w:lang w:eastAsia="vi-VN"/>
        </w:rPr>
        <w:t>Lời giải</w:t>
      </w:r>
    </w:p>
    <w:p w14:paraId="4BF29AA0" w14:textId="77777777" w:rsidR="009F7C91" w:rsidRPr="00E82AA2" w:rsidRDefault="009F7C91" w:rsidP="009F7C91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eastAsia="vi-VN"/>
        </w:rPr>
      </w:pPr>
      <w:r w:rsidRPr="00E82AA2">
        <w:rPr>
          <w:rFonts w:ascii="Chu Van An" w:hAnsi="Chu Van An" w:cs="Chu Van An"/>
          <w:b/>
          <w:color w:val="0000CC"/>
          <w:sz w:val="24"/>
          <w:szCs w:val="24"/>
          <w:lang w:val="nl-NL"/>
        </w:rPr>
        <w:t>Chọn A</w:t>
      </w:r>
    </w:p>
    <w:p w14:paraId="389AB84F" w14:textId="5846E1D1" w:rsidR="00253050" w:rsidRPr="00E82AA2" w:rsidRDefault="00652C50" w:rsidP="003E533C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ab/>
      </w:r>
      <w:r w:rsidRPr="00E82AA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82AA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82AA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915"/>
        <w:gridCol w:w="4995"/>
      </w:tblGrid>
      <w:tr w:rsidR="00E82AA2" w:rsidRPr="00E82AA2" w14:paraId="7A1B65C2" w14:textId="77777777" w:rsidTr="00E82AA2">
        <w:tc>
          <w:tcPr>
            <w:tcW w:w="5915" w:type="dxa"/>
            <w:shd w:val="clear" w:color="auto" w:fill="auto"/>
          </w:tcPr>
          <w:p w14:paraId="472BCDF8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" w:name="c20q"/>
            <w:bookmarkEnd w:id="1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2" w:name="c1q"/>
            <w:bookmarkEnd w:id="2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1:</w: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Tập nghiệm của bất phương trình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10" w:dyaOrig="285" w14:anchorId="6C67B109">
                <v:shape id="_x0000_i3758" type="#_x0000_t75" style="width:55.25pt;height:14.25pt" o:ole="">
                  <v:imagedata r:id="rId133" o:title=""/>
                </v:shape>
                <o:OLEObject Type="Embed" ProgID="Equation.DSMT4" ShapeID="_x0000_i3758" DrawAspect="Content" ObjectID="_1689707149" r:id="rId13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là</w:t>
            </w:r>
          </w:p>
          <w:p w14:paraId="76897E5A" w14:textId="77777777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3" w:name="c1a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A.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60FF8CEB">
                <v:shape id="_x0000_i3759" type="#_x0000_t75" style="width:26.8pt;height:14.25pt" o:ole="">
                  <v:imagedata r:id="rId135" o:title=""/>
                </v:shape>
                <o:OLEObject Type="Embed" ProgID="Equation.DSMT4" ShapeID="_x0000_i3759" DrawAspect="Content" ObjectID="_1689707150" r:id="rId13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4" w:name="c1b"/>
            <w:bookmarkEnd w:id="3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46CE0DE1">
                <v:shape id="_x0000_i3760" type="#_x0000_t75" style="width:26.8pt;height:14.25pt" o:ole="">
                  <v:imagedata r:id="rId137" o:title=""/>
                </v:shape>
                <o:OLEObject Type="Embed" ProgID="Equation.DSMT4" ShapeID="_x0000_i3760" DrawAspect="Content" ObjectID="_1689707151" r:id="rId13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5" w:name="c1c"/>
            <w:bookmarkEnd w:id="4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69F749E7">
                <v:shape id="_x0000_i3761" type="#_x0000_t75" style="width:26.8pt;height:14.25pt" o:ole="">
                  <v:imagedata r:id="rId139" o:title=""/>
                </v:shape>
                <o:OLEObject Type="Embed" ProgID="Equation.DSMT4" ShapeID="_x0000_i3761" DrawAspect="Content" ObjectID="_1689707152" r:id="rId14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6" w:name="c1d"/>
            <w:bookmarkEnd w:id="5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4EDB029A">
                <v:shape id="_x0000_i3762" type="#_x0000_t75" style="width:26.8pt;height:14.25pt" o:ole="">
                  <v:imagedata r:id="rId141" o:title=""/>
                </v:shape>
                <o:OLEObject Type="Embed" ProgID="Equation.DSMT4" ShapeID="_x0000_i3762" DrawAspect="Content" ObjectID="_1689707153" r:id="rId14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6"/>
          <w:p w14:paraId="13C14C0B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798EF385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7C2137FD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216DDCB9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0EB969C5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232EB6E1" w14:textId="77777777" w:rsidTr="00E82AA2">
        <w:tc>
          <w:tcPr>
            <w:tcW w:w="5915" w:type="dxa"/>
            <w:shd w:val="clear" w:color="auto" w:fill="auto"/>
          </w:tcPr>
          <w:p w14:paraId="081BB05A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7" w:name="c2q"/>
            <w:bookmarkEnd w:id="7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2:</w: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Tính tổng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42FFA610">
                <v:shape id="_x0000_i3763" type="#_x0000_t75" style="width:10.9pt;height:14.25pt" o:ole="">
                  <v:imagedata r:id="rId143" o:title=""/>
                </v:shape>
                <o:OLEObject Type="Embed" ProgID="Equation.DSMT4" ShapeID="_x0000_i3763" DrawAspect="Content" ObjectID="_1689707154" r:id="rId14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của tất cả các nghiệm nguyên của hệ bất phương trình </w:t>
            </w:r>
            <w:r w:rsidRPr="00E82AA2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005" w:dyaOrig="720" w14:anchorId="64927EAA">
                <v:shape id="_x0000_i3764" type="#_x0000_t75" style="width:50.25pt;height:36.85pt" o:ole="">
                  <v:imagedata r:id="rId145" o:title=""/>
                </v:shape>
                <o:OLEObject Type="Embed" ProgID="Equation.DSMT4" ShapeID="_x0000_i3764" DrawAspect="Content" ObjectID="_1689707155" r:id="rId14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29491D53" w14:textId="77777777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8" w:name="c2a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63122B34">
                <v:shape id="_x0000_i3765" type="#_x0000_t75" style="width:28.45pt;height:14.25pt" o:ole="">
                  <v:imagedata r:id="rId147" o:title=""/>
                </v:shape>
                <o:OLEObject Type="Embed" ProgID="Equation.DSMT4" ShapeID="_x0000_i3765" DrawAspect="Content" ObjectID="_1689707156" r:id="rId14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9" w:name="c2b"/>
            <w:bookmarkEnd w:id="8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4B1055DD">
                <v:shape id="_x0000_i3766" type="#_x0000_t75" style="width:29.3pt;height:14.25pt" o:ole="">
                  <v:imagedata r:id="rId149" o:title=""/>
                </v:shape>
                <o:OLEObject Type="Embed" ProgID="Equation.DSMT4" ShapeID="_x0000_i3766" DrawAspect="Content" ObjectID="_1689707157" r:id="rId15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0" w:name="c2c"/>
            <w:bookmarkEnd w:id="9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C.</w:t>
            </w:r>
            <w:r w:rsidRPr="00E82AA2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4CBACF4F">
                <v:shape id="_x0000_i3767" type="#_x0000_t75" style="width:33.5pt;height:14.25pt" o:ole="">
                  <v:imagedata r:id="rId151" o:title=""/>
                </v:shape>
                <o:OLEObject Type="Embed" ProgID="Equation.DSMT4" ShapeID="_x0000_i3767" DrawAspect="Content" ObjectID="_1689707158" r:id="rId15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1" w:name="c2d"/>
            <w:bookmarkEnd w:id="10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sz w:val="24"/>
                <w:szCs w:val="24"/>
                <w:lang w:val="vi-VN"/>
              </w:rPr>
              <w:t>Không xác định được.</w:t>
            </w:r>
          </w:p>
          <w:bookmarkEnd w:id="11"/>
          <w:p w14:paraId="74F6CE91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3B5F9393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5CAD54D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009C2E79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02AF8930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19193D59" w14:textId="77777777" w:rsidTr="00E82AA2">
        <w:tc>
          <w:tcPr>
            <w:tcW w:w="5915" w:type="dxa"/>
            <w:shd w:val="clear" w:color="auto" w:fill="auto"/>
          </w:tcPr>
          <w:p w14:paraId="522A9CCE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12" w:name="c3q"/>
            <w:bookmarkEnd w:id="12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3:</w: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Tìm tập nghiệm của bất phương trình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00" w:dyaOrig="285" w14:anchorId="35AFE33D">
                <v:shape id="_x0000_i3768" type="#_x0000_t75" style="width:74.5pt;height:14.25pt" o:ole="">
                  <v:imagedata r:id="rId153" o:title=""/>
                </v:shape>
                <o:OLEObject Type="Embed" ProgID="Equation.DSMT4" ShapeID="_x0000_i3768" DrawAspect="Content" ObjectID="_1689707159" r:id="rId15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7CE6BD5" w14:textId="77777777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3" w:name="c3a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A.  </w:t>
            </w:r>
            <w:r w:rsidRPr="00E82AA2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55" w:dyaOrig="405" w14:anchorId="37AD7753">
                <v:shape id="_x0000_i3769" type="#_x0000_t75" style="width:42.7pt;height:20.95pt" o:ole="">
                  <v:imagedata r:id="rId155" o:title=""/>
                </v:shape>
                <o:OLEObject Type="Embed" ProgID="Equation.DSMT4" ShapeID="_x0000_i3769" DrawAspect="Content" ObjectID="_1689707160" r:id="rId15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4" w:name="c3b"/>
            <w:bookmarkEnd w:id="13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E82AA2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55" w:dyaOrig="405" w14:anchorId="14C76EAA">
                <v:shape id="_x0000_i3770" type="#_x0000_t75" style="width:42.7pt;height:20.95pt" o:ole="">
                  <v:imagedata r:id="rId157" o:title=""/>
                </v:shape>
                <o:OLEObject Type="Embed" ProgID="Equation.DSMT4" ShapeID="_x0000_i3770" DrawAspect="Content" ObjectID="_1689707161" r:id="rId15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5" w:name="c3c"/>
            <w:bookmarkEnd w:id="14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E82AA2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80" w:dyaOrig="405" w14:anchorId="41ED3C7C">
                <v:shape id="_x0000_i3771" type="#_x0000_t75" style="width:39.35pt;height:20.95pt" o:ole="">
                  <v:imagedata r:id="rId159" o:title=""/>
                </v:shape>
                <o:OLEObject Type="Embed" ProgID="Equation.DSMT4" ShapeID="_x0000_i3771" DrawAspect="Content" ObjectID="_1689707162" r:id="rId16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6" w:name="c3d"/>
            <w:bookmarkEnd w:id="15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80" w:dyaOrig="405" w14:anchorId="45363AE3">
                <v:shape id="_x0000_i3772" type="#_x0000_t75" style="width:39.35pt;height:20.95pt" o:ole="">
                  <v:imagedata r:id="rId161" o:title=""/>
                </v:shape>
                <o:OLEObject Type="Embed" ProgID="Equation.DSMT4" ShapeID="_x0000_i3772" DrawAspect="Content" ObjectID="_1689707163" r:id="rId16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16"/>
          <w:p w14:paraId="550B9635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388E4233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448E7B4A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291C9AC7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496A966A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26FEB938" w14:textId="77777777" w:rsidTr="00E82AA2">
        <w:tc>
          <w:tcPr>
            <w:tcW w:w="5915" w:type="dxa"/>
            <w:shd w:val="clear" w:color="auto" w:fill="auto"/>
          </w:tcPr>
          <w:p w14:paraId="785334D4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7" w:name="c4q"/>
            <w:bookmarkEnd w:id="17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4:</w: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Giá trị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10" w14:anchorId="4C7DE823">
                <v:shape id="_x0000_i3773" type="#_x0000_t75" style="width:10.05pt;height:10.05pt" o:ole="">
                  <v:imagedata r:id="rId163" o:title=""/>
                </v:shape>
                <o:OLEObject Type="Embed" ProgID="Equation.DSMT4" ShapeID="_x0000_i3773" DrawAspect="Content" ObjectID="_1689707164" r:id="rId16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thỏa mãn bất phương trình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40" w:dyaOrig="285" w14:anchorId="153F601B">
                <v:shape id="_x0000_i3774" type="#_x0000_t75" style="width:56.95pt;height:14.25pt" o:ole="">
                  <v:imagedata r:id="rId165" o:title=""/>
                </v:shape>
                <o:OLEObject Type="Embed" ProgID="Equation.DSMT4" ShapeID="_x0000_i3774" DrawAspect="Content" ObjectID="_1689707165" r:id="rId16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là</w:t>
            </w:r>
          </w:p>
          <w:p w14:paraId="2B1E9D62" w14:textId="77777777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8" w:name="c4a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A.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B56BA09">
                <v:shape id="_x0000_i3775" type="#_x0000_t75" style="width:28.45pt;height:14.25pt" o:ole="">
                  <v:imagedata r:id="rId167" o:title=""/>
                </v:shape>
                <o:OLEObject Type="Embed" ProgID="Equation.DSMT4" ShapeID="_x0000_i3775" DrawAspect="Content" ObjectID="_1689707166" r:id="rId16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9" w:name="c4b"/>
            <w:bookmarkEnd w:id="18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092BB707">
                <v:shape id="_x0000_i3776" type="#_x0000_t75" style="width:26.8pt;height:14.25pt" o:ole="">
                  <v:imagedata r:id="rId169" o:title=""/>
                </v:shape>
                <o:OLEObject Type="Embed" ProgID="Equation.DSMT4" ShapeID="_x0000_i3776" DrawAspect="Content" ObjectID="_1689707167" r:id="rId17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0" w:name="c4c"/>
            <w:bookmarkEnd w:id="19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6D192D28">
                <v:shape id="_x0000_i3777" type="#_x0000_t75" style="width:28.45pt;height:14.25pt" o:ole="">
                  <v:imagedata r:id="rId171" o:title=""/>
                </v:shape>
                <o:OLEObject Type="Embed" ProgID="Equation.DSMT4" ShapeID="_x0000_i3777" DrawAspect="Content" ObjectID="_1689707168" r:id="rId17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1" w:name="c4d"/>
            <w:bookmarkEnd w:id="20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79E63869">
                <v:shape id="_x0000_i3778" type="#_x0000_t75" style="width:26.8pt;height:14.25pt" o:ole="">
                  <v:imagedata r:id="rId173" o:title=""/>
                </v:shape>
                <o:OLEObject Type="Embed" ProgID="Equation.DSMT4" ShapeID="_x0000_i3778" DrawAspect="Content" ObjectID="_1689707169" r:id="rId17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21"/>
          <w:p w14:paraId="50886F86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1D2B46FE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204F338D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19796152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60974A00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6377C004" w14:textId="77777777" w:rsidTr="00E82AA2">
        <w:tc>
          <w:tcPr>
            <w:tcW w:w="5915" w:type="dxa"/>
            <w:shd w:val="clear" w:color="auto" w:fill="auto"/>
          </w:tcPr>
          <w:p w14:paraId="15145D4F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22" w:name="c5q"/>
            <w:bookmarkEnd w:id="22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5: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Bất phương trình </w:t>
            </w:r>
            <w:r w:rsidRPr="00E82AA2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2565" w:dyaOrig="540" w14:anchorId="100F0F1B">
                <v:shape id="_x0000_i3779" type="#_x0000_t75" style="width:128.1pt;height:26.8pt" o:ole="">
                  <v:imagedata r:id="rId175" o:title=""/>
                </v:shape>
                <o:OLEObject Type="Embed" ProgID="Equation.DSMT4" ShapeID="_x0000_i3779" DrawAspect="Content" ObjectID="_1689707170" r:id="rId17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có tập nghiệm là</w:t>
            </w:r>
          </w:p>
          <w:p w14:paraId="494C4982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3" w:name="c5a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630" w:dyaOrig="285" w14:anchorId="2CC33522">
                <v:shape id="_x0000_i3780" type="#_x0000_t75" style="width:31.8pt;height:14.25pt" o:ole="">
                  <v:imagedata r:id="rId177" o:title=""/>
                </v:shape>
                <o:OLEObject Type="Embed" ProgID="Equation.DSMT4" ShapeID="_x0000_i3780" DrawAspect="Content" ObjectID="_1689707171" r:id="rId178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4" w:name="c5b"/>
            <w:bookmarkEnd w:id="23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1155" w:dyaOrig="420" w14:anchorId="57DA2747">
                <v:shape id="_x0000_i3781" type="#_x0000_t75" style="width:57.75pt;height:20.95pt" o:ole="">
                  <v:imagedata r:id="rId179" o:title=""/>
                </v:shape>
                <o:OLEObject Type="Embed" ProgID="Equation.DSMT4" ShapeID="_x0000_i3781" DrawAspect="Content" ObjectID="_1689707172" r:id="rId180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EACE7B5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5" w:name="c5c"/>
            <w:bookmarkEnd w:id="24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2AA2">
              <w:rPr>
                <w:rFonts w:ascii="Chu Van An" w:eastAsia="Times New Roman" w:hAnsi="Chu Van An" w:cs="Chu Van An"/>
                <w:position w:val="-34"/>
                <w:sz w:val="24"/>
                <w:szCs w:val="24"/>
              </w:rPr>
              <w:object w:dxaOrig="1410" w:dyaOrig="780" w14:anchorId="6721A509">
                <v:shape id="_x0000_i3782" type="#_x0000_t75" style="width:70.35pt;height:39.35pt" o:ole="">
                  <v:imagedata r:id="rId181" o:title=""/>
                </v:shape>
                <o:OLEObject Type="Embed" ProgID="Equation.DSMT4" ShapeID="_x0000_i3782" DrawAspect="Content" ObjectID="_1689707173" r:id="rId18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6" w:name="c5d"/>
            <w:bookmarkEnd w:id="25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eastAsia="Times New Roman" w:hAnsi="Chu Van An" w:cs="Chu Van An"/>
                <w:position w:val="-34"/>
                <w:sz w:val="24"/>
                <w:szCs w:val="24"/>
              </w:rPr>
              <w:object w:dxaOrig="1230" w:dyaOrig="810" w14:anchorId="10C526BC">
                <v:shape id="_x0000_i3783" type="#_x0000_t75" style="width:61.95pt;height:40.2pt" o:ole="">
                  <v:imagedata r:id="rId183" o:title=""/>
                </v:shape>
                <o:OLEObject Type="Embed" ProgID="Equation.DSMT4" ShapeID="_x0000_i3783" DrawAspect="Content" ObjectID="_1689707174" r:id="rId184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26"/>
          <w:p w14:paraId="1A41B850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66489952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0A2ECAD7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40284ABC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64C7E3B7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4B85D73C" w14:textId="77777777" w:rsidTr="00E82AA2">
        <w:tc>
          <w:tcPr>
            <w:tcW w:w="5915" w:type="dxa"/>
            <w:shd w:val="clear" w:color="auto" w:fill="auto"/>
          </w:tcPr>
          <w:p w14:paraId="040E3FCF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7" w:name="c6q"/>
            <w:bookmarkEnd w:id="27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6: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Tập nghiệm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300" w14:anchorId="766BB350">
                <v:shape id="_x0000_i3784" type="#_x0000_t75" style="width:12.55pt;height:15.05pt" o:ole="">
                  <v:imagedata r:id="rId185" o:title=""/>
                </v:shape>
                <o:OLEObject Type="Embed" ProgID="Equation.DSMT4" ShapeID="_x0000_i3784" DrawAspect="Content" ObjectID="_1689707175" r:id="rId18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của bất phương trình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1CCB0D09">
                <v:shape id="_x0000_i3785" type="#_x0000_t75" style="width:43.55pt;height:20.95pt" o:ole="">
                  <v:imagedata r:id="rId187" o:title=""/>
                </v:shape>
                <o:OLEObject Type="Embed" ProgID="Equation.DSMT4" ShapeID="_x0000_i3785" DrawAspect="Content" ObjectID="_1689707176" r:id="rId18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1B2A052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8" w:name="c6a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34BFC73F">
                <v:shape id="_x0000_i3786" type="#_x0000_t75" style="width:46.05pt;height:20.95pt" o:ole="">
                  <v:imagedata r:id="rId189" o:title=""/>
                </v:shape>
                <o:OLEObject Type="Embed" ProgID="Equation.DSMT4" ShapeID="_x0000_i3786" DrawAspect="Content" ObjectID="_1689707177" r:id="rId19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9" w:name="c6b"/>
            <w:bookmarkEnd w:id="28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95" w:dyaOrig="405" w14:anchorId="3C4B7F79">
                <v:shape id="_x0000_i3787" type="#_x0000_t75" style="width:55.25pt;height:20.95pt" o:ole="">
                  <v:imagedata r:id="rId191" o:title=""/>
                </v:shape>
                <o:OLEObject Type="Embed" ProgID="Equation.DSMT4" ShapeID="_x0000_i3787" DrawAspect="Content" ObjectID="_1689707178" r:id="rId19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CBD4581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0" w:name="c6c"/>
            <w:bookmarkEnd w:id="29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 xml:space="preserve">C. 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55" w:dyaOrig="405" w14:anchorId="376618A7">
                <v:shape id="_x0000_i3788" type="#_x0000_t75" style="width:57.75pt;height:20.95pt" o:ole="">
                  <v:imagedata r:id="rId193" o:title=""/>
                </v:shape>
                <o:OLEObject Type="Embed" ProgID="Equation.DSMT4" ShapeID="_x0000_i3788" DrawAspect="Content" ObjectID="_1689707179" r:id="rId19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1" w:name="c6d"/>
            <w:bookmarkEnd w:id="30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62CC9462">
                <v:shape id="_x0000_i3789" type="#_x0000_t75" style="width:47.7pt;height:20.95pt" o:ole="">
                  <v:imagedata r:id="rId195" o:title=""/>
                </v:shape>
                <o:OLEObject Type="Embed" ProgID="Equation.DSMT4" ShapeID="_x0000_i3789" DrawAspect="Content" ObjectID="_1689707180" r:id="rId19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1"/>
          <w:p w14:paraId="742025ED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105BDA8E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lastRenderedPageBreak/>
              <w:t>Lời giải :......................................................................</w:t>
            </w:r>
          </w:p>
          <w:p w14:paraId="2EDC2AF7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4F69141B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lastRenderedPageBreak/>
              <w:t>......................................................................................</w:t>
            </w:r>
          </w:p>
          <w:p w14:paraId="0D352980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54233FE9" w14:textId="77777777" w:rsidTr="00E82AA2">
        <w:tc>
          <w:tcPr>
            <w:tcW w:w="5915" w:type="dxa"/>
            <w:shd w:val="clear" w:color="auto" w:fill="auto"/>
          </w:tcPr>
          <w:p w14:paraId="689EFA6D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32" w:name="c7q"/>
            <w:bookmarkEnd w:id="32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7:C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Tập nghiệm của bất phương trình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00" w:dyaOrig="405" w14:anchorId="5D656C03">
                <v:shape id="_x0000_i3790" type="#_x0000_t75" style="width:74.5pt;height:20.95pt" o:ole="">
                  <v:imagedata r:id="rId197" o:title=""/>
                </v:shape>
                <o:OLEObject Type="Embed" ProgID="Equation.DSMT4" ShapeID="_x0000_i3790" DrawAspect="Content" ObjectID="_1689707181" r:id="rId19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5FA1B70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3" w:name="c7a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55" w:dyaOrig="405" w14:anchorId="16ED84F6">
                <v:shape id="_x0000_i3791" type="#_x0000_t75" style="width:57.75pt;height:20.95pt" o:ole="">
                  <v:imagedata r:id="rId199" o:title=""/>
                </v:shape>
                <o:OLEObject Type="Embed" ProgID="Equation.DSMT4" ShapeID="_x0000_i3791" DrawAspect="Content" ObjectID="_1689707182" r:id="rId20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4" w:name="c7b"/>
            <w:bookmarkEnd w:id="33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405" w14:anchorId="31128AFD">
                <v:shape id="_x0000_i3792" type="#_x0000_t75" style="width:43.55pt;height:20.95pt" o:ole="">
                  <v:imagedata r:id="rId201" o:title=""/>
                </v:shape>
                <o:OLEObject Type="Embed" ProgID="Equation.DSMT4" ShapeID="_x0000_i3792" DrawAspect="Content" ObjectID="_1689707183" r:id="rId20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6FB6A7B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5" w:name="c7c"/>
            <w:bookmarkEnd w:id="34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E82AA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2F6AD98A">
                <v:shape id="_x0000_i3793" type="#_x0000_t75" style="width:41.85pt;height:20.95pt" o:ole="">
                  <v:imagedata r:id="rId203" o:title=""/>
                </v:shape>
                <o:OLEObject Type="Embed" ProgID="Equation.DSMT4" ShapeID="_x0000_i3793" DrawAspect="Content" ObjectID="_1689707184" r:id="rId20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6" w:name="c7d"/>
            <w:bookmarkEnd w:id="35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905" w:dyaOrig="405" w14:anchorId="31283D81">
                <v:shape id="_x0000_i3794" type="#_x0000_t75" style="width:95.45pt;height:20.95pt" o:ole="">
                  <v:imagedata r:id="rId205" o:title=""/>
                </v:shape>
                <o:OLEObject Type="Embed" ProgID="Equation.DSMT4" ShapeID="_x0000_i3794" DrawAspect="Content" ObjectID="_1689707185" r:id="rId20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6"/>
          <w:p w14:paraId="0630E5E0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1CEF7926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2A07782E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7B9A3A39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66B8A1C7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68AE6ACD" w14:textId="77777777" w:rsidTr="00E82AA2">
        <w:tc>
          <w:tcPr>
            <w:tcW w:w="5915" w:type="dxa"/>
            <w:shd w:val="clear" w:color="auto" w:fill="auto"/>
          </w:tcPr>
          <w:p w14:paraId="6757A7B5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37" w:name="TestHDG_0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8" w:name="c8q"/>
            <w:bookmarkEnd w:id="38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8: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Tìm tập nghiệm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6FCC4471">
                <v:shape id="_x0000_i3795" type="#_x0000_t75" style="width:9.2pt;height:13.4pt" o:ole="">
                  <v:imagedata r:id="rId207" o:title=""/>
                </v:shape>
                <o:OLEObject Type="Embed" ProgID="Equation.DSMT4" ShapeID="_x0000_i3795" DrawAspect="Content" ObjectID="_1689707186" r:id="rId20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của bất phương trình: </w:t>
            </w:r>
            <w:r w:rsidRPr="00E82AA2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1365" w:dyaOrig="300" w14:anchorId="0A6AA74E">
                <v:shape id="_x0000_i3796" type="#_x0000_t75" style="width:68.65pt;height:15.05pt" o:ole="">
                  <v:imagedata r:id="rId209" o:title=""/>
                </v:shape>
                <o:OLEObject Type="Embed" ProgID="Equation.DSMT4" ShapeID="_x0000_i3796" DrawAspect="Content" ObjectID="_1689707187" r:id="rId21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8C9B155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9" w:name="c8a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position w:val="-14"/>
                <w:sz w:val="24"/>
                <w:szCs w:val="24"/>
              </w:rPr>
              <w:object w:dxaOrig="1275" w:dyaOrig="405" w14:anchorId="38A0FF61">
                <v:shape id="_x0000_i3797" type="#_x0000_t75" style="width:63.65pt;height:20.95pt" o:ole="">
                  <v:imagedata r:id="rId211" o:title=""/>
                </v:shape>
                <o:OLEObject Type="Embed" ProgID="Equation.DSMT4" ShapeID="_x0000_i3797" DrawAspect="Content" ObjectID="_1689707188" r:id="rId21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0" w:name="c8b"/>
            <w:bookmarkEnd w:id="39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hAnsi="Chu Van An" w:cs="Chu Van An"/>
                <w:b/>
                <w:position w:val="-14"/>
                <w:sz w:val="24"/>
                <w:szCs w:val="24"/>
              </w:rPr>
              <w:object w:dxaOrig="1230" w:dyaOrig="390" w14:anchorId="1371EDE1">
                <v:shape id="_x0000_i3798" type="#_x0000_t75" style="width:61.95pt;height:19.25pt" o:ole="">
                  <v:imagedata r:id="rId213" o:title=""/>
                </v:shape>
                <o:OLEObject Type="Embed" ProgID="Equation.DSMT4" ShapeID="_x0000_i3798" DrawAspect="Content" ObjectID="_1689707189" r:id="rId21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CA4D6E7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1" w:name="c8c"/>
            <w:bookmarkEnd w:id="40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2AA2">
              <w:rPr>
                <w:rFonts w:ascii="Chu Van An" w:hAnsi="Chu Van An" w:cs="Chu Van An"/>
                <w:b/>
                <w:position w:val="-14"/>
                <w:sz w:val="24"/>
                <w:szCs w:val="24"/>
              </w:rPr>
              <w:object w:dxaOrig="1200" w:dyaOrig="390" w14:anchorId="14BF88B6">
                <v:shape id="_x0000_i3799" type="#_x0000_t75" style="width:60.3pt;height:19.25pt" o:ole="">
                  <v:imagedata r:id="rId215" o:title=""/>
                </v:shape>
                <o:OLEObject Type="Embed" ProgID="Equation.DSMT4" ShapeID="_x0000_i3799" DrawAspect="Content" ObjectID="_1689707190" r:id="rId21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2" w:name="c8d"/>
            <w:bookmarkEnd w:id="41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b/>
                <w:position w:val="-14"/>
                <w:sz w:val="24"/>
                <w:szCs w:val="24"/>
              </w:rPr>
              <w:object w:dxaOrig="1155" w:dyaOrig="420" w14:anchorId="12EC7BE5">
                <v:shape id="_x0000_i3800" type="#_x0000_t75" style="width:57.75pt;height:20.95pt" o:ole="">
                  <v:imagedata r:id="rId217" o:title=""/>
                </v:shape>
                <o:OLEObject Type="Embed" ProgID="Equation.DSMT4" ShapeID="_x0000_i3800" DrawAspect="Content" ObjectID="_1689707191" r:id="rId21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7"/>
          <w:bookmarkEnd w:id="42"/>
          <w:p w14:paraId="3AD551A2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24A9750B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13FBDB86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402163D2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5BFF3558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6BE14F4D" w14:textId="77777777" w:rsidTr="00E82AA2">
        <w:tc>
          <w:tcPr>
            <w:tcW w:w="5915" w:type="dxa"/>
            <w:shd w:val="clear" w:color="auto" w:fill="auto"/>
          </w:tcPr>
          <w:p w14:paraId="064421A7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E82AA2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3" w:name="c9q"/>
            <w:bookmarkEnd w:id="43"/>
            <w:r w:rsidRPr="00E82AA2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9: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Tập nghiệm của bất phương trình </w:t>
            </w:r>
            <w:r w:rsidRPr="00E82AA2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800" w:dyaOrig="675" w14:anchorId="1559C880">
                <v:shape id="_x0000_i3801" type="#_x0000_t75" style="width:89.6pt;height:33.5pt" o:ole="">
                  <v:imagedata r:id="rId219" o:title=""/>
                </v:shape>
                <o:OLEObject Type="Embed" ProgID="Equation.DSMT4" ShapeID="_x0000_i3801" DrawAspect="Content" ObjectID="_1689707192" r:id="rId22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7ECBBBB6" w14:textId="77777777" w:rsidR="00E82AA2" w:rsidRPr="00E82AA2" w:rsidRDefault="00E82AA2" w:rsidP="00571164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44" w:name="c9a"/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855" w:dyaOrig="675" w14:anchorId="306D94D7">
                <v:shape id="_x0000_i3802" type="#_x0000_t75" style="width:42.7pt;height:33.5pt" o:ole="">
                  <v:imagedata r:id="rId221" o:title=""/>
                </v:shape>
                <o:OLEObject Type="Embed" ProgID="Equation.DSMT4" ShapeID="_x0000_i3802" DrawAspect="Content" ObjectID="_1689707193" r:id="rId22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5" w:name="c9b"/>
            <w:bookmarkEnd w:id="44"/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885" w:dyaOrig="675" w14:anchorId="76F3DABD">
                <v:shape id="_x0000_i3803" type="#_x0000_t75" style="width:43.55pt;height:33.5pt" o:ole="">
                  <v:imagedata r:id="rId223" o:title=""/>
                </v:shape>
                <o:OLEObject Type="Embed" ProgID="Equation.DSMT4" ShapeID="_x0000_i3803" DrawAspect="Content" ObjectID="_1689707194" r:id="rId22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6" w:name="c9c"/>
            <w:bookmarkEnd w:id="45"/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2AA2">
              <w:rPr>
                <w:rFonts w:ascii="Chu Van 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855" w:dyaOrig="675" w14:anchorId="041B6E50">
                <v:shape id="_x0000_i3804" type="#_x0000_t75" style="width:42.7pt;height:33.5pt" o:ole="">
                  <v:imagedata r:id="rId225" o:title=""/>
                </v:shape>
                <o:OLEObject Type="Embed" ProgID="Equation.DSMT4" ShapeID="_x0000_i3804" DrawAspect="Content" ObjectID="_1689707195" r:id="rId22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7" w:name="c9d"/>
            <w:bookmarkEnd w:id="46"/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885" w:dyaOrig="675" w14:anchorId="2B63AB09">
                <v:shape id="_x0000_i3805" type="#_x0000_t75" style="width:43.55pt;height:33.5pt" o:ole="">
                  <v:imagedata r:id="rId227" o:title=""/>
                </v:shape>
                <o:OLEObject Type="Embed" ProgID="Equation.DSMT4" ShapeID="_x0000_i3805" DrawAspect="Content" ObjectID="_1689707196" r:id="rId22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47"/>
          <w:p w14:paraId="68ED3039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6E5FE55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6FEDB38F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0D0E7275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7E49AF91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20E39918" w14:textId="77777777" w:rsidTr="00E82AA2">
        <w:tc>
          <w:tcPr>
            <w:tcW w:w="5915" w:type="dxa"/>
            <w:shd w:val="clear" w:color="auto" w:fill="auto"/>
          </w:tcPr>
          <w:p w14:paraId="3DAC201A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48" w:name="c10q"/>
            <w:bookmarkEnd w:id="48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10:</w: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Tập nghiệm của bất phương trình </w:t>
            </w:r>
            <w:r w:rsidRPr="00E82AA2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2715" w:dyaOrig="360" w14:anchorId="29A5460C">
                <v:shape id="_x0000_i3806" type="#_x0000_t75" style="width:135.65pt;height:17.6pt" o:ole="">
                  <v:imagedata r:id="rId229" o:title=""/>
                </v:shape>
                <o:OLEObject Type="Embed" ProgID="Equation.DSMT4" ShapeID="_x0000_i3806" DrawAspect="Content" ObjectID="_1689707197" r:id="rId23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là</w:t>
            </w:r>
          </w:p>
          <w:p w14:paraId="0F586B47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49" w:name="c10a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E82AA2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545" w:dyaOrig="420" w14:anchorId="447D02AA">
                <v:shape id="_x0000_i3807" type="#_x0000_t75" style="width:77.85pt;height:20.95pt" o:ole="">
                  <v:imagedata r:id="rId231" o:title=""/>
                </v:shape>
                <o:OLEObject Type="Embed" ProgID="Equation.DSMT4" ShapeID="_x0000_i3807" DrawAspect="Content" ObjectID="_1689707198" r:id="rId23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50" w:name="c10b"/>
            <w:bookmarkEnd w:id="49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E82AA2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155" w:dyaOrig="420" w14:anchorId="0ADC1877">
                <v:shape id="_x0000_i3808" type="#_x0000_t75" style="width:57.75pt;height:20.95pt" o:ole="">
                  <v:imagedata r:id="rId233" o:title=""/>
                </v:shape>
                <o:OLEObject Type="Embed" ProgID="Equation.DSMT4" ShapeID="_x0000_i3808" DrawAspect="Content" ObjectID="_1689707199" r:id="rId23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E183080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51" w:name="c10c"/>
            <w:bookmarkEnd w:id="50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C.</w: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E82AA2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185" w:dyaOrig="420" w14:anchorId="38A34581">
                <v:shape id="_x0000_i3809" type="#_x0000_t75" style="width:58.6pt;height:20.95pt" o:ole="">
                  <v:imagedata r:id="rId235" o:title=""/>
                </v:shape>
                <o:OLEObject Type="Embed" ProgID="Equation.DSMT4" ShapeID="_x0000_i3809" DrawAspect="Content" ObjectID="_1689707200" r:id="rId23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52" w:name="c10d"/>
            <w:bookmarkEnd w:id="51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60" w:dyaOrig="285" w14:anchorId="6AAE2926">
                <v:shape id="_x0000_i3810" type="#_x0000_t75" style="width:32.65pt;height:14.25pt" o:ole="">
                  <v:imagedata r:id="rId237" o:title=""/>
                </v:shape>
                <o:OLEObject Type="Embed" ProgID="Equation.DSMT4" ShapeID="_x0000_i3810" DrawAspect="Content" ObjectID="_1689707201" r:id="rId23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52"/>
          <w:p w14:paraId="110970B3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32354078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3FF71356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04AD989F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12C4BF17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29ADEFD8" w14:textId="77777777" w:rsidTr="00E82AA2">
        <w:tc>
          <w:tcPr>
            <w:tcW w:w="5915" w:type="dxa"/>
            <w:shd w:val="clear" w:color="auto" w:fill="auto"/>
          </w:tcPr>
          <w:p w14:paraId="5674E8FC" w14:textId="77777777" w:rsidR="00E82AA2" w:rsidRPr="00E82AA2" w:rsidRDefault="00E82AA2" w:rsidP="00571164">
            <w:pPr>
              <w:mirrorIndents/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</w:pPr>
            <w:r w:rsidRPr="00E82AA2">
              <w:rPr>
                <w:rFonts w:ascii="Chu Van An" w:eastAsia="MS Mincho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3" w:name="c11q"/>
            <w:bookmarkEnd w:id="53"/>
            <w:r w:rsidRPr="00E82AA2">
              <w:rPr>
                <w:rFonts w:ascii="Chu Van An" w:eastAsia="MS Mincho" w:hAnsi="Chu Van An" w:cs="Chu Van An"/>
                <w:b/>
                <w:color w:val="0000FF"/>
                <w:sz w:val="24"/>
                <w:szCs w:val="24"/>
              </w:rPr>
              <w:t>11:</w:t>
            </w:r>
            <w:r w:rsidRPr="00E82AA2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 xml:space="preserve">Tìm tập nghiệm của bất phương trình </w:t>
            </w:r>
            <w:r w:rsidRPr="00E82AA2">
              <w:rPr>
                <w:rFonts w:ascii="Chu Van An" w:eastAsia="MS Mincho" w:hAnsi="Chu Van An" w:cs="Chu Van An"/>
                <w:color w:val="000000"/>
                <w:position w:val="-14"/>
                <w:sz w:val="24"/>
                <w:szCs w:val="24"/>
              </w:rPr>
              <w:object w:dxaOrig="1740" w:dyaOrig="420" w14:anchorId="366D74FE">
                <v:shape id="_x0000_i3811" type="#_x0000_t75" style="width:87.05pt;height:20.95pt" o:ole="">
                  <v:imagedata r:id="rId239" o:title=""/>
                </v:shape>
                <o:OLEObject Type="Embed" ProgID="Equation.DSMT4" ShapeID="_x0000_i3811" DrawAspect="Content" ObjectID="_1689707202" r:id="rId240"/>
              </w:object>
            </w:r>
          </w:p>
          <w:p w14:paraId="5E1AFF62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54" w:name="c11a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MS Mincho" w:hAnsi="Chu Van An" w:cs="Chu Van An"/>
                <w:position w:val="-14"/>
                <w:sz w:val="24"/>
                <w:szCs w:val="24"/>
              </w:rPr>
              <w:object w:dxaOrig="1920" w:dyaOrig="405" w14:anchorId="202DF41D">
                <v:shape id="_x0000_i3812" type="#_x0000_t75" style="width:96.3pt;height:20.95pt" o:ole="">
                  <v:imagedata r:id="rId241" o:title=""/>
                </v:shape>
                <o:OLEObject Type="Embed" ProgID="Equation.DSMT4" ShapeID="_x0000_i3812" DrawAspect="Content" ObjectID="_1689707203" r:id="rId242"/>
              </w:object>
            </w:r>
            <w:r w:rsidRPr="00E82AA2">
              <w:rPr>
                <w:rFonts w:ascii="Chu Van An" w:eastAsia="MS Mincho" w:hAnsi="Chu Van An" w:cs="Chu Van An"/>
                <w:sz w:val="24"/>
                <w:szCs w:val="24"/>
              </w:rPr>
              <w:t>.</w:t>
            </w:r>
            <w:bookmarkStart w:id="55" w:name="c11b"/>
            <w:bookmarkEnd w:id="54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eastAsia="MS Mincho" w:hAnsi="Chu Van An" w:cs="Chu Van An"/>
                <w:position w:val="-14"/>
                <w:sz w:val="24"/>
                <w:szCs w:val="24"/>
              </w:rPr>
              <w:object w:dxaOrig="1935" w:dyaOrig="405" w14:anchorId="1DFACD16">
                <v:shape id="_x0000_i3813" type="#_x0000_t75" style="width:96.3pt;height:20.95pt" o:ole="">
                  <v:imagedata r:id="rId243" o:title=""/>
                </v:shape>
                <o:OLEObject Type="Embed" ProgID="Equation.DSMT4" ShapeID="_x0000_i3813" DrawAspect="Content" ObjectID="_1689707204" r:id="rId244"/>
              </w:object>
            </w:r>
            <w:r w:rsidRPr="00E82AA2">
              <w:rPr>
                <w:rFonts w:ascii="Chu Van An" w:eastAsia="MS Mincho" w:hAnsi="Chu Van An" w:cs="Chu Van An"/>
                <w:sz w:val="24"/>
                <w:szCs w:val="24"/>
              </w:rPr>
              <w:t>.</w:t>
            </w:r>
          </w:p>
          <w:p w14:paraId="4CC44BC3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56" w:name="c11c"/>
            <w:bookmarkEnd w:id="55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E82AA2">
              <w:rPr>
                <w:rFonts w:ascii="Chu Van An" w:eastAsia="MS Mincho" w:hAnsi="Chu Van An" w:cs="Chu Van An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MS Mincho" w:hAnsi="Chu Van An" w:cs="Chu Van An"/>
                <w:position w:val="-14"/>
                <w:sz w:val="24"/>
                <w:szCs w:val="24"/>
              </w:rPr>
              <w:object w:dxaOrig="1230" w:dyaOrig="405" w14:anchorId="399A8295">
                <v:shape id="_x0000_i3814" type="#_x0000_t75" style="width:61.95pt;height:20.95pt" o:ole="">
                  <v:imagedata r:id="rId245" o:title=""/>
                </v:shape>
                <o:OLEObject Type="Embed" ProgID="Equation.DSMT4" ShapeID="_x0000_i3814" DrawAspect="Content" ObjectID="_1689707205" r:id="rId246"/>
              </w:object>
            </w:r>
            <w:r w:rsidRPr="00E82AA2">
              <w:rPr>
                <w:rFonts w:ascii="Chu Van An" w:eastAsia="MS Mincho" w:hAnsi="Chu Van An" w:cs="Chu Van An"/>
                <w:sz w:val="24"/>
                <w:szCs w:val="24"/>
              </w:rPr>
              <w:t>.</w:t>
            </w:r>
            <w:bookmarkStart w:id="57" w:name="c11d"/>
            <w:bookmarkEnd w:id="56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eastAsia="MS Mincho" w:hAnsi="Chu Van An" w:cs="Chu Van An"/>
                <w:position w:val="-14"/>
                <w:sz w:val="24"/>
                <w:szCs w:val="24"/>
              </w:rPr>
              <w:object w:dxaOrig="1230" w:dyaOrig="405" w14:anchorId="779073CE">
                <v:shape id="_x0000_i3815" type="#_x0000_t75" style="width:61.95pt;height:20.95pt" o:ole="">
                  <v:imagedata r:id="rId247" o:title=""/>
                </v:shape>
                <o:OLEObject Type="Embed" ProgID="Equation.DSMT4" ShapeID="_x0000_i3815" DrawAspect="Content" ObjectID="_1689707206" r:id="rId248"/>
              </w:object>
            </w:r>
            <w:r w:rsidRPr="00E82AA2">
              <w:rPr>
                <w:rFonts w:ascii="Chu Van An" w:eastAsia="MS Mincho" w:hAnsi="Chu Van An" w:cs="Chu Van An"/>
                <w:sz w:val="24"/>
                <w:szCs w:val="24"/>
              </w:rPr>
              <w:t>.</w:t>
            </w:r>
          </w:p>
          <w:bookmarkEnd w:id="57"/>
          <w:p w14:paraId="219B46AB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5CF2C4E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68785690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6B9DB631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1C635483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2DAA8444" w14:textId="77777777" w:rsidTr="00E82AA2">
        <w:tc>
          <w:tcPr>
            <w:tcW w:w="5915" w:type="dxa"/>
            <w:shd w:val="clear" w:color="auto" w:fill="auto"/>
          </w:tcPr>
          <w:p w14:paraId="10D70B89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8" w:name="c12q"/>
            <w:bookmarkEnd w:id="58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12: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Tập nghiệm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70" w14:anchorId="7BB79254">
                <v:shape id="_x0000_i3816" type="#_x0000_t75" style="width:10.05pt;height:13.4pt" o:ole="">
                  <v:imagedata r:id="rId249" o:title=""/>
                </v:shape>
                <o:OLEObject Type="Embed" ProgID="Equation.DSMT4" ShapeID="_x0000_i3816" DrawAspect="Content" ObjectID="_1689707207" r:id="rId25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của bất phương trình </w:t>
            </w:r>
            <w:r w:rsidRPr="00E82AA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440" w:dyaOrig="630" w14:anchorId="4C75A151">
                <v:shape id="_x0000_i3817" type="#_x0000_t75" style="width:1in;height:31.8pt" o:ole="">
                  <v:imagedata r:id="rId251" o:title=""/>
                </v:shape>
                <o:OLEObject Type="Embed" ProgID="Equation.DSMT4" ShapeID="_x0000_i3817" DrawAspect="Content" ObjectID="_1689707208" r:id="rId25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4E246FC" w14:textId="77777777" w:rsidR="00E82AA2" w:rsidRPr="00E82AA2" w:rsidRDefault="00E82AA2" w:rsidP="0057116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59" w:name="c12a"/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440" w:dyaOrig="690" w14:anchorId="57BA838E">
                <v:shape id="_x0000_i3818" type="#_x0000_t75" style="width:1in;height:34.35pt" o:ole="">
                  <v:imagedata r:id="rId253" o:title=""/>
                </v:shape>
                <o:OLEObject Type="Embed" ProgID="Equation.DSMT4" ShapeID="_x0000_i3818" DrawAspect="Content" ObjectID="_1689707209" r:id="rId25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0" w:name="c12b"/>
            <w:bookmarkEnd w:id="59"/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170" w:dyaOrig="390" w14:anchorId="2955C457">
                <v:shape id="_x0000_i3819" type="#_x0000_t75" style="width:58.6pt;height:19.25pt" o:ole="">
                  <v:imagedata r:id="rId255" o:title=""/>
                </v:shape>
                <o:OLEObject Type="Embed" ProgID="Equation.DSMT4" ShapeID="_x0000_i3819" DrawAspect="Content" ObjectID="_1689707210" r:id="rId25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7C9FE93" w14:textId="77777777" w:rsidR="00E82AA2" w:rsidRPr="00E82AA2" w:rsidRDefault="00E82AA2" w:rsidP="0057116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61" w:name="c12c"/>
            <w:bookmarkEnd w:id="60"/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30" w:dyaOrig="270" w14:anchorId="5A5A0AB5">
                <v:shape id="_x0000_i3820" type="#_x0000_t75" style="width:31.8pt;height:13.4pt" o:ole="">
                  <v:imagedata r:id="rId257" o:title=""/>
                </v:shape>
                <o:OLEObject Type="Embed" ProgID="Equation.DSMT4" ShapeID="_x0000_i3820" DrawAspect="Content" ObjectID="_1689707211" r:id="rId25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2" w:name="s2"/>
            <w:bookmarkStart w:id="63" w:name="c12d"/>
            <w:bookmarkEnd w:id="61"/>
            <w:bookmarkEnd w:id="62"/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380" w:dyaOrig="690" w14:anchorId="4B599812">
                <v:shape id="_x0000_i3821" type="#_x0000_t75" style="width:69.5pt;height:34.35pt" o:ole="">
                  <v:imagedata r:id="rId259" o:title=""/>
                </v:shape>
                <o:OLEObject Type="Embed" ProgID="Equation.DSMT4" ShapeID="_x0000_i3821" DrawAspect="Content" ObjectID="_1689707212" r:id="rId26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63"/>
          <w:p w14:paraId="3B381CC1" w14:textId="77777777" w:rsidR="00E82AA2" w:rsidRPr="00E82AA2" w:rsidRDefault="00E82AA2" w:rsidP="00571164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72B3D94C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78A439DC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4F4C9380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47C3629A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</w:tbl>
    <w:p w14:paraId="3251E7F1" w14:textId="77777777" w:rsidR="009F7C91" w:rsidRPr="00E82AA2" w:rsidRDefault="009F7C91" w:rsidP="003E533C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</w:p>
    <w:p w14:paraId="4CA9D5ED" w14:textId="77777777" w:rsidR="00253050" w:rsidRPr="00E82AA2" w:rsidRDefault="00253050" w:rsidP="00E82AA2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E82AA2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C5360CA" wp14:editId="0D295670">
                <wp:extent cx="6547104" cy="1134245"/>
                <wp:effectExtent l="0" t="19050" r="25400" b="27940"/>
                <wp:docPr id="8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134245"/>
                          <a:chOff x="34611" y="0"/>
                          <a:chExt cx="6547104" cy="1132893"/>
                        </a:xfrm>
                      </wpg:grpSpPr>
                      <wps:wsp>
                        <wps:cNvPr id="8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700"/>
                            <a:ext cx="6547104" cy="85419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C73089" w14:textId="77777777" w:rsidR="00042AEE" w:rsidRDefault="00042AEE" w:rsidP="00042AEE">
                              <w:pPr>
                                <w:pStyle w:val="ListParagraph"/>
                                <w:ind w:left="-91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CFFB885" w14:textId="5CF8E8E2" w:rsidR="00F16539" w:rsidRPr="00885BEC" w:rsidRDefault="00253050" w:rsidP="005C48F8">
                              <w:pPr>
                                <w:pStyle w:val="ListParagraph"/>
                                <w:ind w:left="360" w:firstLine="811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885BEC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85BE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85BE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 w:rsidR="005C20B1" w:rsidRPr="005C20B1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Giải từng BPT trong hệ và giao tập nghiệm của chúng lại</w:t>
                              </w:r>
                              <w:r w:rsidR="005C20B1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 hoặc giải bằng hệ tương đương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83" name="Group 83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84" name="Group 84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85" name="Group 85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86" name="Rectangle: Single Corner Snipped 86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87" name="Group 87"/>
                              <wpg:cNvGrpSpPr/>
                              <wpg:grpSpPr>
                                <a:xfrm>
                                  <a:off x="1502180" y="0"/>
                                  <a:ext cx="4727646" cy="485775"/>
                                  <a:chOff x="1502180" y="0"/>
                                  <a:chExt cx="4727646" cy="485775"/>
                                </a:xfrm>
                              </wpg:grpSpPr>
                              <wpg:grpSp>
                                <wpg:cNvPr id="107" name="Group 107"/>
                                <wpg:cNvGrpSpPr/>
                                <wpg:grpSpPr>
                                  <a:xfrm>
                                    <a:off x="1611714" y="104387"/>
                                    <a:ext cx="4618112" cy="369570"/>
                                    <a:chOff x="1611714" y="104387"/>
                                    <a:chExt cx="4618112" cy="369570"/>
                                  </a:xfrm>
                                </wpg:grpSpPr>
                                <wps:wsp>
                                  <wps:cNvPr id="108" name="Arrow: Chevron 108"/>
                                  <wps:cNvSpPr/>
                                  <wps:spPr>
                                    <a:xfrm>
                                      <a:off x="1761256" y="105150"/>
                                      <a:ext cx="4468570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03FA6C33" w14:textId="5D37716D" w:rsidR="00253050" w:rsidRPr="00885BEC" w:rsidRDefault="005C48F8" w:rsidP="00E61A5A">
                                        <w:pP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00CC"/>
                                            <w:szCs w:val="24"/>
                                          </w:rPr>
                                          <w:t>Giải hệ bất phương trình bậc nhất một ẩn.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09" name="Group 10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10" name="Freeform: Shape 11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91595E1" w14:textId="77777777" w:rsidR="00253050" w:rsidRDefault="00253050" w:rsidP="002530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12" name="Group 11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13" name="Freeform: Shape 11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14" name="Flowchart: Terminator 11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15" name="Flowchart: Direct Access Storage 11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16" name="Group 11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7" name="Flowchart: Preparation 11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1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C2398CE" w14:textId="10D113F2" w:rsidR="00253050" w:rsidRDefault="00253050" w:rsidP="002530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C5360CA" id="_x0000_s1118" style="width:515.5pt;height:89.3pt;mso-position-horizontal-relative:char;mso-position-vertical-relative:line" coordorigin="346" coordsize="65471,113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">
                <v:shape id="Rectangle: Diagonal Corners Rounded 1" o:spid="_x0000_s1119" style="position:absolute;left:346;top:2787;width:65471;height:854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1416;6547104,846104;6532329,854193;112179,854193;0,792777;0,8089;14775,0" o:connectangles="0,0,0,0,0,0,0,0,0" textboxrect="0,0,6435090,1533525"/>
                  <v:textbox>
                    <w:txbxContent>
                      <w:p w14:paraId="5BC73089" w14:textId="77777777" w:rsidR="00042AEE" w:rsidRDefault="00042AEE" w:rsidP="00042AEE">
                        <w:pPr>
                          <w:pStyle w:val="ListParagraph"/>
                          <w:ind w:left="-91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CFFB885" w14:textId="5CF8E8E2" w:rsidR="00F16539" w:rsidRPr="00885BEC" w:rsidRDefault="00253050" w:rsidP="005C48F8">
                        <w:pPr>
                          <w:pStyle w:val="ListParagraph"/>
                          <w:ind w:left="360" w:firstLine="811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885BEC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85BEC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85BEC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  <w:r w:rsidR="005C20B1" w:rsidRPr="005C20B1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Giải từng BPT trong hệ và giao tập nghiệm của chúng lại</w:t>
                        </w:r>
                        <w:r w:rsidR="005C20B1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 hoặc giải bằng hệ tương đương</w:t>
                        </w:r>
                      </w:p>
                    </w:txbxContent>
                  </v:textbox>
                </v:shape>
                <v:group id="Group 83" o:spid="_x0000_s1120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<v:group id="Group 84" o:spid="_x0000_s1121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group id="Group 85" o:spid="_x0000_s1122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<v:shape id="Rectangle: Single Corner Snipped 86" o:spid="_x0000_s1123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" path="m,l6086197,r154724,154724l6240921,447554,,447554,,xe" fillcolor="#f0def6" stroked="f" strokeweight="1.25pt">
                        <v:fill r:id="rId54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87" o:spid="_x0000_s1124" style="position:absolute;left:15021;width:47277;height:4857" coordorigin="15021" coordsize="472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group id="Group 107" o:spid="_x0000_s1125" style="position:absolute;left:16117;top:1043;width:46181;height:3696" coordorigin="16117,1043" coordsize="461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<v:shape id="Arrow: Chevron 108" o:spid="_x0000_s1126" type="#_x0000_t55" style="position:absolute;left:17612;top:1051;width:44686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" adj="21287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3FA6C33" w14:textId="5D37716D" w:rsidR="00253050" w:rsidRPr="00885BEC" w:rsidRDefault="005C48F8" w:rsidP="00E61A5A">
                                  <w:pP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00CC"/>
                                      <w:szCs w:val="24"/>
                                    </w:rPr>
                                    <w:t>Giải hệ bất phương trình bậc nhất một ẩn.</w:t>
                                  </w:r>
                                </w:p>
                              </w:txbxContent>
                            </v:textbox>
                          </v:shape>
                          <v:group id="Group 109" o:spid="_x0000_s112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<v:shape id="Freeform: Shape 110" o:spid="_x0000_s112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" filled="f" stroked="f">
                              <v:textbox>
                                <w:txbxContent>
                                  <w:p w14:paraId="391595E1" w14:textId="77777777" w:rsidR="00253050" w:rsidRDefault="00253050" w:rsidP="002530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12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<v:shape id="Freeform: Shape 113" o:spid="_x0000_s113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14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15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6" o:spid="_x0000_s113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<v:shape id="Flowchart: Preparation 117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0C2398CE" w14:textId="10D113F2" w:rsidR="00253050" w:rsidRDefault="00253050" w:rsidP="002530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A80BCB1" w14:textId="5042FC0F" w:rsidR="00253050" w:rsidRPr="00E82AA2" w:rsidRDefault="00253050" w:rsidP="00253050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82AA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82AA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82AA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664AAF2" w14:textId="77777777" w:rsidR="004C04E5" w:rsidRPr="00E82AA2" w:rsidRDefault="004C04E5" w:rsidP="00C8454C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E82AA2">
        <w:rPr>
          <w:rFonts w:ascii="Chu Van An" w:eastAsia="Calibri" w:hAnsi="Chu Van An" w:cs="Chu Van An"/>
          <w:sz w:val="24"/>
          <w:szCs w:val="24"/>
        </w:rPr>
        <w:t xml:space="preserve">Số nghiệm nguyên của hệ bất phương trình </w:t>
      </w:r>
      <w:r w:rsidRPr="00E82AA2">
        <w:rPr>
          <w:rFonts w:ascii="Chu Van An" w:eastAsia="Calibri" w:hAnsi="Chu Van An" w:cs="Chu Van An"/>
          <w:position w:val="-60"/>
          <w:sz w:val="24"/>
          <w:szCs w:val="24"/>
        </w:rPr>
        <w:object w:dxaOrig="1680" w:dyaOrig="1305" w14:anchorId="54AFECE1">
          <v:shape id="_x0000_i1194" type="#_x0000_t75" style="width:84.55pt;height:65.3pt" o:ole="">
            <v:imagedata r:id="rId261" o:title=""/>
          </v:shape>
          <o:OLEObject Type="Embed" ProgID="Equation.DSMT4" ShapeID="_x0000_i1194" DrawAspect="Content" ObjectID="_1689707213" r:id="rId262"/>
        </w:object>
      </w:r>
    </w:p>
    <w:p w14:paraId="6EFEDDE1" w14:textId="77777777" w:rsidR="004C04E5" w:rsidRPr="00E82AA2" w:rsidRDefault="004C04E5" w:rsidP="004C04E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E82AA2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7C1F4F13">
          <v:shape id="_x0000_i1195" type="#_x0000_t75" style="width:9.2pt;height:14.25pt" o:ole="">
            <v:imagedata r:id="rId263" o:title=""/>
          </v:shape>
          <o:OLEObject Type="Embed" ProgID="Equation.DSMT4" ShapeID="_x0000_i1195" DrawAspect="Content" ObjectID="_1689707214" r:id="rId264"/>
        </w:object>
      </w:r>
      <w:r w:rsidRPr="00E82AA2">
        <w:rPr>
          <w:rFonts w:ascii="Chu Van An" w:eastAsia="Calibri" w:hAnsi="Chu Van An" w:cs="Chu Van An"/>
          <w:sz w:val="24"/>
          <w:szCs w:val="24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82AA2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40" w14:anchorId="582975DA">
          <v:shape id="_x0000_i1196" type="#_x0000_t75" style="width:9.2pt;height:12.55pt" o:ole="">
            <v:imagedata r:id="rId265" o:title=""/>
          </v:shape>
          <o:OLEObject Type="Embed" ProgID="Equation.DSMT4" ShapeID="_x0000_i1196" DrawAspect="Content" ObjectID="_1689707215" r:id="rId266"/>
        </w:object>
      </w:r>
      <w:r w:rsidRPr="00E82AA2">
        <w:rPr>
          <w:rFonts w:ascii="Chu Van An" w:eastAsia="Calibri" w:hAnsi="Chu Van An" w:cs="Chu Van An"/>
          <w:sz w:val="24"/>
          <w:szCs w:val="24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82AA2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40" w14:anchorId="499B000A">
          <v:shape id="_x0000_i1197" type="#_x0000_t75" style="width:9.2pt;height:12.55pt" o:ole="">
            <v:imagedata r:id="rId267" o:title=""/>
          </v:shape>
          <o:OLEObject Type="Embed" ProgID="Equation.DSMT4" ShapeID="_x0000_i1197" DrawAspect="Content" ObjectID="_1689707216" r:id="rId268"/>
        </w:object>
      </w:r>
      <w:r w:rsidRPr="00E82AA2">
        <w:rPr>
          <w:rFonts w:ascii="Chu Van An" w:eastAsia="Calibri" w:hAnsi="Chu Van An" w:cs="Chu Van An"/>
          <w:sz w:val="24"/>
          <w:szCs w:val="24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82AA2">
        <w:rPr>
          <w:rFonts w:ascii="Chu Van An" w:eastAsia="Calibri" w:hAnsi="Chu Van An" w:cs="Chu Van An"/>
          <w:position w:val="-4"/>
          <w:sz w:val="24"/>
          <w:szCs w:val="24"/>
        </w:rPr>
        <w:object w:dxaOrig="135" w:dyaOrig="240" w14:anchorId="5A5D6349">
          <v:shape id="_x0000_i1198" type="#_x0000_t75" style="width:6.7pt;height:12.55pt" o:ole="">
            <v:imagedata r:id="rId269" o:title=""/>
          </v:shape>
          <o:OLEObject Type="Embed" ProgID="Equation.DSMT4" ShapeID="_x0000_i1198" DrawAspect="Content" ObjectID="_1689707217" r:id="rId270"/>
        </w:object>
      </w:r>
      <w:r w:rsidRPr="00E82AA2">
        <w:rPr>
          <w:rFonts w:ascii="Chu Van An" w:eastAsia="Calibri" w:hAnsi="Chu Van An" w:cs="Chu Van An"/>
          <w:sz w:val="24"/>
          <w:szCs w:val="24"/>
        </w:rPr>
        <w:t>.</w:t>
      </w:r>
    </w:p>
    <w:p w14:paraId="4292E405" w14:textId="0792056C" w:rsidR="004C04E5" w:rsidRPr="00E82AA2" w:rsidRDefault="00E82AA2" w:rsidP="004C04E5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E82AA2">
        <w:rPr>
          <w:rFonts w:ascii="Chu Van An" w:eastAsia="Calibri" w:hAnsi="Chu Van An" w:cs="Chu Van An"/>
          <w:b/>
          <w:color w:val="0000CC"/>
          <w:sz w:val="24"/>
          <w:szCs w:val="24"/>
        </w:rPr>
        <w:t>Lời giải</w:t>
      </w:r>
    </w:p>
    <w:p w14:paraId="18426138" w14:textId="77777777" w:rsidR="004C04E5" w:rsidRPr="00E82AA2" w:rsidRDefault="004C04E5" w:rsidP="004C04E5">
      <w:pPr>
        <w:spacing w:line="276" w:lineRule="auto"/>
        <w:ind w:left="992"/>
        <w:contextualSpacing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E82AA2">
        <w:rPr>
          <w:rFonts w:ascii="Chu Van An" w:eastAsia="Calibri" w:hAnsi="Chu Van An" w:cs="Chu Van An"/>
          <w:b/>
          <w:color w:val="0000CC"/>
          <w:sz w:val="24"/>
          <w:szCs w:val="24"/>
        </w:rPr>
        <w:t>Chọn D</w:t>
      </w:r>
    </w:p>
    <w:p w14:paraId="45986D2C" w14:textId="77777777" w:rsidR="004C04E5" w:rsidRPr="00E82AA2" w:rsidRDefault="004C04E5" w:rsidP="004C04E5">
      <w:pPr>
        <w:spacing w:line="276" w:lineRule="auto"/>
        <w:ind w:left="992"/>
        <w:contextualSpacing/>
        <w:rPr>
          <w:rFonts w:ascii="Chu Van An" w:eastAsia="Calibri" w:hAnsi="Chu Van An" w:cs="Chu Van An"/>
          <w:sz w:val="24"/>
          <w:szCs w:val="24"/>
        </w:rPr>
      </w:pPr>
      <w:r w:rsidRPr="00E82AA2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E82AA2">
        <w:rPr>
          <w:rFonts w:ascii="Chu Van An" w:eastAsia="Calibri" w:hAnsi="Chu Van An" w:cs="Chu Van An"/>
          <w:position w:val="-60"/>
          <w:sz w:val="24"/>
          <w:szCs w:val="24"/>
        </w:rPr>
        <w:object w:dxaOrig="1680" w:dyaOrig="1305" w14:anchorId="4BB6D7B0">
          <v:shape id="_x0000_i1199" type="#_x0000_t75" style="width:84.55pt;height:65.3pt" o:ole="">
            <v:imagedata r:id="rId261" o:title=""/>
          </v:shape>
          <o:OLEObject Type="Embed" ProgID="Equation.DSMT4" ShapeID="_x0000_i1199" DrawAspect="Content" ObjectID="_1689707218" r:id="rId271"/>
        </w:object>
      </w:r>
      <w:r w:rsidRPr="00E82AA2">
        <w:rPr>
          <w:rFonts w:ascii="Chu Van An" w:eastAsia="Calibri" w:hAnsi="Chu Van An" w:cs="Chu Van An"/>
          <w:position w:val="-60"/>
          <w:sz w:val="24"/>
          <w:szCs w:val="24"/>
        </w:rPr>
        <w:object w:dxaOrig="2295" w:dyaOrig="1305" w14:anchorId="407D518E">
          <v:shape id="_x0000_i1200" type="#_x0000_t75" style="width:114.7pt;height:65.3pt" o:ole="">
            <v:imagedata r:id="rId272" o:title=""/>
          </v:shape>
          <o:OLEObject Type="Embed" ProgID="Equation.DSMT4" ShapeID="_x0000_i1200" DrawAspect="Content" ObjectID="_1689707219" r:id="rId273"/>
        </w:object>
      </w:r>
      <w:r w:rsidRPr="00E82AA2">
        <w:rPr>
          <w:rFonts w:ascii="Chu Van An" w:eastAsia="Calibri" w:hAnsi="Chu Van An" w:cs="Chu Van An"/>
          <w:sz w:val="24"/>
          <w:szCs w:val="24"/>
        </w:rPr>
        <w:t>.</w:t>
      </w:r>
    </w:p>
    <w:p w14:paraId="03A103EF" w14:textId="77777777" w:rsidR="004C04E5" w:rsidRPr="00E82AA2" w:rsidRDefault="004C04E5" w:rsidP="004C04E5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E82AA2">
        <w:rPr>
          <w:rFonts w:ascii="Chu Van An" w:eastAsia="Calibri" w:hAnsi="Chu Van An" w:cs="Chu Van An"/>
          <w:sz w:val="24"/>
          <w:szCs w:val="24"/>
        </w:rPr>
        <w:t xml:space="preserve">Số nghiệm nguyên của hệ bất phương trình là </w:t>
      </w:r>
      <w:r w:rsidRPr="00E82AA2">
        <w:rPr>
          <w:rFonts w:ascii="Chu Van An" w:eastAsia="Calibri" w:hAnsi="Chu Van An" w:cs="Chu Van An"/>
          <w:position w:val="-4"/>
          <w:sz w:val="24"/>
          <w:szCs w:val="24"/>
        </w:rPr>
        <w:object w:dxaOrig="135" w:dyaOrig="240" w14:anchorId="22AE8D87">
          <v:shape id="_x0000_i1201" type="#_x0000_t75" style="width:6.7pt;height:12.55pt" o:ole="">
            <v:imagedata r:id="rId274" o:title=""/>
          </v:shape>
          <o:OLEObject Type="Embed" ProgID="Equation.DSMT4" ShapeID="_x0000_i1201" DrawAspect="Content" ObjectID="_1689707220" r:id="rId275"/>
        </w:object>
      </w:r>
      <w:r w:rsidRPr="00E82AA2">
        <w:rPr>
          <w:rFonts w:ascii="Chu Van An" w:eastAsia="Calibri" w:hAnsi="Chu Van An" w:cs="Chu Van An"/>
          <w:sz w:val="24"/>
          <w:szCs w:val="24"/>
        </w:rPr>
        <w:t>.</w:t>
      </w:r>
    </w:p>
    <w:p w14:paraId="53209E39" w14:textId="77777777" w:rsidR="004C04E5" w:rsidRPr="00E82AA2" w:rsidRDefault="004C04E5" w:rsidP="00C8454C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 xml:space="preserve">Gọi S là tập hợp các số nguyên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10" w14:anchorId="1D783ED3">
          <v:shape id="_x0000_i1202" type="#_x0000_t75" style="width:10.05pt;height:10.05pt" o:ole="">
            <v:imagedata r:id="rId276" o:title=""/>
          </v:shape>
          <o:OLEObject Type="Embed" ProgID="Equation.DSMT4" ShapeID="_x0000_i1202" DrawAspect="Content" ObjectID="_1689707221" r:id="rId277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thỏa mãn </w:t>
      </w:r>
      <w:r w:rsidRPr="00E82AA2">
        <w:rPr>
          <w:rFonts w:ascii="Chu Van An" w:eastAsia="Times New Roman" w:hAnsi="Chu Van An" w:cs="Chu Van An"/>
          <w:position w:val="-30"/>
          <w:sz w:val="24"/>
          <w:szCs w:val="24"/>
        </w:rPr>
        <w:object w:dxaOrig="1560" w:dyaOrig="720" w14:anchorId="290EE2C5">
          <v:shape id="_x0000_i1203" type="#_x0000_t75" style="width:77.85pt;height:36.85pt" o:ole="">
            <v:imagedata r:id="rId278" o:title=""/>
          </v:shape>
          <o:OLEObject Type="Embed" ProgID="Equation.DSMT4" ShapeID="_x0000_i1203" DrawAspect="Content" ObjectID="_1689707222" r:id="rId279"/>
        </w:object>
      </w:r>
      <w:r w:rsidRPr="00E82AA2">
        <w:rPr>
          <w:rFonts w:ascii="Chu Van An" w:hAnsi="Chu Van An" w:cs="Chu Van An"/>
          <w:sz w:val="24"/>
          <w:szCs w:val="24"/>
        </w:rPr>
        <w:t>. Số phần tử của tập S là</w:t>
      </w:r>
    </w:p>
    <w:p w14:paraId="2562C59A" w14:textId="77777777" w:rsidR="004C04E5" w:rsidRPr="00E82AA2" w:rsidRDefault="004C04E5" w:rsidP="004C04E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82AA2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82AA2">
        <w:rPr>
          <w:rFonts w:ascii="Chu Van An" w:hAnsi="Chu Van An" w:cs="Chu Van An"/>
          <w:sz w:val="24"/>
          <w:szCs w:val="24"/>
        </w:rPr>
        <w:t>7.</w:t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82AA2">
        <w:rPr>
          <w:rFonts w:ascii="Chu Van An" w:hAnsi="Chu Van An" w:cs="Chu Van An"/>
          <w:sz w:val="24"/>
          <w:szCs w:val="24"/>
        </w:rPr>
        <w:t>6.</w:t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82AA2">
        <w:rPr>
          <w:rFonts w:ascii="Chu Van An" w:hAnsi="Chu Van An" w:cs="Chu Van An"/>
          <w:sz w:val="24"/>
          <w:szCs w:val="24"/>
        </w:rPr>
        <w:t>5.</w:t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82AA2">
        <w:rPr>
          <w:rFonts w:ascii="Chu Van An" w:hAnsi="Chu Van An" w:cs="Chu Van An"/>
          <w:sz w:val="24"/>
          <w:szCs w:val="24"/>
        </w:rPr>
        <w:t>4.</w:t>
      </w:r>
    </w:p>
    <w:p w14:paraId="59437711" w14:textId="71521BFB" w:rsidR="004C04E5" w:rsidRPr="00E82AA2" w:rsidRDefault="00E82AA2" w:rsidP="004C04E5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E82AA2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0C3BA404" w14:textId="77777777" w:rsidR="004C04E5" w:rsidRPr="00E82AA2" w:rsidRDefault="004C04E5" w:rsidP="004C04E5">
      <w:pPr>
        <w:spacing w:line="276" w:lineRule="auto"/>
        <w:ind w:left="992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E82AA2">
        <w:rPr>
          <w:rFonts w:ascii="Chu Van An" w:hAnsi="Chu Van An" w:cs="Chu Van An"/>
          <w:b/>
          <w:bCs/>
          <w:color w:val="0000CC"/>
          <w:sz w:val="24"/>
          <w:szCs w:val="24"/>
        </w:rPr>
        <w:t>Chọn D</w:t>
      </w:r>
    </w:p>
    <w:p w14:paraId="670FE2F3" w14:textId="77777777" w:rsidR="004C04E5" w:rsidRPr="00E82AA2" w:rsidRDefault="004C04E5" w:rsidP="004C04E5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E82AA2">
        <w:rPr>
          <w:rFonts w:ascii="Chu Van An" w:hAnsi="Chu Van An" w:cs="Chu Van An"/>
          <w:bCs/>
          <w:sz w:val="24"/>
          <w:szCs w:val="24"/>
        </w:rPr>
        <w:t>Ta có:</w:t>
      </w:r>
    </w:p>
    <w:p w14:paraId="678278A4" w14:textId="77777777" w:rsidR="004C04E5" w:rsidRPr="00E82AA2" w:rsidRDefault="004C04E5" w:rsidP="004C04E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82AA2">
        <w:rPr>
          <w:rFonts w:ascii="Chu Van An" w:eastAsia="Times New Roman" w:hAnsi="Chu Van An" w:cs="Chu Van An"/>
          <w:position w:val="-30"/>
          <w:sz w:val="24"/>
          <w:szCs w:val="24"/>
        </w:rPr>
        <w:object w:dxaOrig="3870" w:dyaOrig="720" w14:anchorId="3B1E694C">
          <v:shape id="_x0000_i1204" type="#_x0000_t75" style="width:193.4pt;height:36.85pt" o:ole="">
            <v:imagedata r:id="rId280" o:title=""/>
          </v:shape>
          <o:OLEObject Type="Embed" ProgID="Equation.DSMT4" ShapeID="_x0000_i1204" DrawAspect="Content" ObjectID="_1689707223" r:id="rId281"/>
        </w:object>
      </w:r>
      <w:r w:rsidRPr="00E82AA2">
        <w:rPr>
          <w:rFonts w:ascii="Chu Van An" w:hAnsi="Chu Van An" w:cs="Chu Van An"/>
          <w:sz w:val="24"/>
          <w:szCs w:val="24"/>
        </w:rPr>
        <w:t xml:space="preserve">, mà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18BA5843">
          <v:shape id="_x0000_i1205" type="#_x0000_t75" style="width:27.65pt;height:13.4pt" o:ole="">
            <v:imagedata r:id="rId282" o:title=""/>
          </v:shape>
          <o:OLEObject Type="Embed" ProgID="Equation.DSMT4" ShapeID="_x0000_i1205" DrawAspect="Content" ObjectID="_1689707224" r:id="rId283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nên </w:t>
      </w:r>
      <w:r w:rsidRPr="00E82AA2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390" w14:anchorId="3FD8B90A">
          <v:shape id="_x0000_i1206" type="#_x0000_t75" style="width:64.45pt;height:19.25pt" o:ole="">
            <v:imagedata r:id="rId284" o:title=""/>
          </v:shape>
          <o:OLEObject Type="Embed" ProgID="Equation.DSMT4" ShapeID="_x0000_i1206" DrawAspect="Content" ObjectID="_1689707225" r:id="rId285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</w:p>
    <w:p w14:paraId="135B08CB" w14:textId="77777777" w:rsidR="004C04E5" w:rsidRPr="00E82AA2" w:rsidRDefault="004C04E5" w:rsidP="004C04E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>Do đó, số phần tử của S là 4.</w:t>
      </w:r>
    </w:p>
    <w:p w14:paraId="266D05BA" w14:textId="77777777" w:rsidR="004C04E5" w:rsidRPr="00E82AA2" w:rsidRDefault="004C04E5" w:rsidP="00C8454C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82AA2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Hệ bất phương trình </w:t>
      </w:r>
      <w:r w:rsidRPr="00E82AA2">
        <w:rPr>
          <w:rFonts w:ascii="Chu Van An" w:eastAsia="Times New Roman" w:hAnsi="Chu Van An" w:cs="Chu Van An"/>
          <w:color w:val="000000"/>
          <w:position w:val="-60"/>
          <w:sz w:val="24"/>
          <w:szCs w:val="24"/>
        </w:rPr>
        <w:object w:dxaOrig="1725" w:dyaOrig="1320" w14:anchorId="783F7F09">
          <v:shape id="_x0000_i1207" type="#_x0000_t75" style="width:86.25pt;height:66.15pt" o:ole="">
            <v:imagedata r:id="rId286" o:title=""/>
          </v:shape>
          <o:OLEObject Type="Embed" ProgID="Equation.DSMT4" ShapeID="_x0000_i1207" DrawAspect="Content" ObjectID="_1689707226" r:id="rId287"/>
        </w:object>
      </w:r>
      <w:r w:rsidRPr="00E82AA2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có bao nhiêu nghiệm là số nguyên?</w:t>
      </w:r>
    </w:p>
    <w:p w14:paraId="3F8169F7" w14:textId="77777777" w:rsidR="004C04E5" w:rsidRPr="00E82AA2" w:rsidRDefault="004C04E5" w:rsidP="004C04E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82AA2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E82AA2">
        <w:rPr>
          <w:rFonts w:ascii="Chu Van An" w:eastAsia="Times New Roman" w:hAnsi="Chu Van An" w:cs="Chu Van An"/>
          <w:b/>
          <w:color w:val="000000"/>
          <w:position w:val="-6"/>
          <w:sz w:val="24"/>
          <w:szCs w:val="24"/>
        </w:rPr>
        <w:object w:dxaOrig="210" w:dyaOrig="285" w14:anchorId="36F96445">
          <v:shape id="_x0000_i1208" type="#_x0000_t75" style="width:10.05pt;height:14.25pt" o:ole="">
            <v:imagedata r:id="rId288" o:title=""/>
          </v:shape>
          <o:OLEObject Type="Embed" ProgID="Equation.DSMT4" ShapeID="_x0000_i1208" DrawAspect="Content" ObjectID="_1689707227" r:id="rId289"/>
        </w:object>
      </w:r>
      <w:r w:rsidRPr="00E82AA2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E82AA2">
        <w:rPr>
          <w:rFonts w:ascii="Chu Van An" w:eastAsia="Times New Roman" w:hAnsi="Chu Van An" w:cs="Chu Van An"/>
          <w:b/>
          <w:color w:val="000000"/>
          <w:position w:val="-6"/>
          <w:sz w:val="24"/>
          <w:szCs w:val="24"/>
        </w:rPr>
        <w:object w:dxaOrig="180" w:dyaOrig="285" w14:anchorId="18888967">
          <v:shape id="_x0000_i1209" type="#_x0000_t75" style="width:9.2pt;height:14.25pt" o:ole="">
            <v:imagedata r:id="rId290" o:title=""/>
          </v:shape>
          <o:OLEObject Type="Embed" ProgID="Equation.DSMT4" ShapeID="_x0000_i1209" DrawAspect="Content" ObjectID="_1689707228" r:id="rId291"/>
        </w:object>
      </w:r>
      <w:r w:rsidRPr="00E82AA2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E82AA2">
        <w:rPr>
          <w:rFonts w:ascii="Chu Van An" w:eastAsia="Times New Roman" w:hAnsi="Chu Van An" w:cs="Chu Van An"/>
          <w:b/>
          <w:color w:val="000000"/>
          <w:position w:val="-6"/>
          <w:sz w:val="24"/>
          <w:szCs w:val="24"/>
        </w:rPr>
        <w:object w:dxaOrig="210" w:dyaOrig="285" w14:anchorId="490C0231">
          <v:shape id="_x0000_i1210" type="#_x0000_t75" style="width:10.05pt;height:14.25pt" o:ole="">
            <v:imagedata r:id="rId292" o:title=""/>
          </v:shape>
          <o:OLEObject Type="Embed" ProgID="Equation.DSMT4" ShapeID="_x0000_i1210" DrawAspect="Content" ObjectID="_1689707229" r:id="rId293"/>
        </w:object>
      </w:r>
      <w:r w:rsidRPr="00E82AA2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E82AA2">
        <w:rPr>
          <w:rFonts w:ascii="Chu Van An" w:eastAsia="Times New Roman" w:hAnsi="Chu Van An" w:cs="Chu Van An"/>
          <w:b/>
          <w:color w:val="000000"/>
          <w:position w:val="-6"/>
          <w:sz w:val="24"/>
          <w:szCs w:val="24"/>
        </w:rPr>
        <w:object w:dxaOrig="180" w:dyaOrig="285" w14:anchorId="6CBD0078">
          <v:shape id="_x0000_i1211" type="#_x0000_t75" style="width:9.2pt;height:14.25pt" o:ole="">
            <v:imagedata r:id="rId294" o:title=""/>
          </v:shape>
          <o:OLEObject Type="Embed" ProgID="Equation.DSMT4" ShapeID="_x0000_i1211" DrawAspect="Content" ObjectID="_1689707230" r:id="rId295"/>
        </w:object>
      </w:r>
      <w:r w:rsidRPr="00E82AA2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62CB07D0" w14:textId="38646F7B" w:rsidR="004C04E5" w:rsidRPr="00E82AA2" w:rsidRDefault="00E82AA2" w:rsidP="004C04E5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82AA2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21F7A3A9" w14:textId="77777777" w:rsidR="004C04E5" w:rsidRPr="00E82AA2" w:rsidRDefault="004C04E5" w:rsidP="004C04E5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82AA2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344E4FDB" w14:textId="77777777" w:rsidR="004C04E5" w:rsidRPr="00E82AA2" w:rsidRDefault="004C04E5" w:rsidP="004C04E5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E82AA2">
        <w:rPr>
          <w:rFonts w:ascii="Chu Van An" w:hAnsi="Chu Van An" w:cs="Chu Van An"/>
          <w:color w:val="000000"/>
          <w:sz w:val="24"/>
          <w:szCs w:val="24"/>
          <w:lang w:val="vi-VN"/>
        </w:rPr>
        <w:lastRenderedPageBreak/>
        <w:t xml:space="preserve">Hệ bất phương trình cho tương đương với </w:t>
      </w:r>
      <w:r w:rsidRPr="00E82AA2">
        <w:rPr>
          <w:rFonts w:ascii="Chu Van An" w:eastAsia="Times New Roman" w:hAnsi="Chu Van An" w:cs="Chu Van An"/>
          <w:color w:val="000000"/>
          <w:position w:val="-60"/>
          <w:sz w:val="24"/>
          <w:szCs w:val="24"/>
        </w:rPr>
        <w:object w:dxaOrig="840" w:dyaOrig="1320" w14:anchorId="29C7E04D">
          <v:shape id="_x0000_i1212" type="#_x0000_t75" style="width:41.85pt;height:66.15pt" o:ole="">
            <v:imagedata r:id="rId296" o:title=""/>
          </v:shape>
          <o:OLEObject Type="Embed" ProgID="Equation.DSMT4" ShapeID="_x0000_i1212" DrawAspect="Content" ObjectID="_1689707231" r:id="rId297"/>
        </w:object>
      </w:r>
      <w:r w:rsidRPr="00E82AA2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hay </w:t>
      </w:r>
      <w:r w:rsidRPr="00E82AA2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215" w:dyaOrig="630" w14:anchorId="73F4A23E">
          <v:shape id="_x0000_i1213" type="#_x0000_t75" style="width:61.1pt;height:31.8pt" o:ole="">
            <v:imagedata r:id="rId298" o:title=""/>
          </v:shape>
          <o:OLEObject Type="Embed" ProgID="Equation.DSMT4" ShapeID="_x0000_i1213" DrawAspect="Content" ObjectID="_1689707232" r:id="rId299"/>
        </w:object>
      </w:r>
      <w:r w:rsidRPr="00E82AA2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3B5A46A5" w14:textId="77777777" w:rsidR="004C04E5" w:rsidRPr="00E82AA2" w:rsidRDefault="004C04E5" w:rsidP="004C04E5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E82AA2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Mà </w:t>
      </w:r>
      <w:r w:rsidRPr="00E82AA2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3165" w:dyaOrig="405" w14:anchorId="0B010E2D">
          <v:shape id="_x0000_i1214" type="#_x0000_t75" style="width:158.25pt;height:20.95pt" o:ole="">
            <v:imagedata r:id="rId300" o:title=""/>
          </v:shape>
          <o:OLEObject Type="Embed" ProgID="Equation.DSMT4" ShapeID="_x0000_i1214" DrawAspect="Content" ObjectID="_1689707233" r:id="rId301"/>
        </w:object>
      </w:r>
      <w:r w:rsidRPr="00E82AA2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115509BA" w14:textId="77777777" w:rsidR="004C04E5" w:rsidRPr="00E82AA2" w:rsidRDefault="004C04E5" w:rsidP="004C04E5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82AA2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Vậy có </w:t>
      </w:r>
      <w:r w:rsidRPr="00E82AA2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80" w:dyaOrig="285" w14:anchorId="42898C52">
          <v:shape id="_x0000_i1215" type="#_x0000_t75" style="width:9.2pt;height:14.25pt" o:ole="">
            <v:imagedata r:id="rId302" o:title=""/>
          </v:shape>
          <o:OLEObject Type="Embed" ProgID="Equation.DSMT4" ShapeID="_x0000_i1215" DrawAspect="Content" ObjectID="_1689707234" r:id="rId303"/>
        </w:object>
      </w:r>
      <w:r w:rsidRPr="00E82AA2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giá trị của </w:t>
      </w:r>
      <w:r w:rsidRPr="00E82AA2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10" w:dyaOrig="210" w14:anchorId="31D8F391">
          <v:shape id="_x0000_i1216" type="#_x0000_t75" style="width:10.05pt;height:10.05pt" o:ole="">
            <v:imagedata r:id="rId304" o:title=""/>
          </v:shape>
          <o:OLEObject Type="Embed" ProgID="Equation.DSMT4" ShapeID="_x0000_i1216" DrawAspect="Content" ObjectID="_1689707235" r:id="rId305"/>
        </w:object>
      </w:r>
      <w:r w:rsidRPr="00E82AA2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0662D9A0" w14:textId="77777777" w:rsidR="004C04E5" w:rsidRPr="00E82AA2" w:rsidRDefault="004C04E5" w:rsidP="00C8454C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82AA2">
        <w:rPr>
          <w:rFonts w:ascii="Chu Van An" w:hAnsi="Chu Van An" w:cs="Chu Van An"/>
          <w:sz w:val="24"/>
          <w:szCs w:val="24"/>
          <w:lang w:val="nl-NL"/>
        </w:rPr>
        <w:t xml:space="preserve">Số nghiệm nguyên của hệ bất phương trình </w:t>
      </w:r>
      <w:r w:rsidRPr="00E82AA2">
        <w:rPr>
          <w:rFonts w:ascii="Chu Van An" w:eastAsia="Times New Roman" w:hAnsi="Chu Van An" w:cs="Chu Van An"/>
          <w:position w:val="-30"/>
          <w:sz w:val="24"/>
          <w:szCs w:val="24"/>
        </w:rPr>
        <w:object w:dxaOrig="1530" w:dyaOrig="735" w14:anchorId="6B04C9FB">
          <v:shape id="_x0000_i1217" type="#_x0000_t75" style="width:77pt;height:36.85pt" o:ole="">
            <v:imagedata r:id="rId306" o:title=""/>
          </v:shape>
          <o:OLEObject Type="Embed" ProgID="Equation.DSMT4" ShapeID="_x0000_i1217" DrawAspect="Content" ObjectID="_1689707236" r:id="rId307"/>
        </w:object>
      </w:r>
      <w:r w:rsidRPr="00E82AA2">
        <w:rPr>
          <w:rFonts w:ascii="Chu Van An" w:hAnsi="Chu Van An" w:cs="Chu Van An"/>
          <w:sz w:val="24"/>
          <w:szCs w:val="24"/>
          <w:lang w:val="nl-NL"/>
        </w:rPr>
        <w:t xml:space="preserve"> là</w:t>
      </w:r>
    </w:p>
    <w:p w14:paraId="19437351" w14:textId="77777777" w:rsidR="004C04E5" w:rsidRPr="00E82AA2" w:rsidRDefault="004C04E5" w:rsidP="004C04E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E82AA2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31C586E3">
          <v:shape id="_x0000_i1218" type="#_x0000_t75" style="width:9.2pt;height:13.4pt" o:ole="">
            <v:imagedata r:id="rId308" o:title=""/>
          </v:shape>
          <o:OLEObject Type="Embed" ProgID="Equation.DSMT4" ShapeID="_x0000_i1218" DrawAspect="Content" ObjectID="_1689707237" r:id="rId309"/>
        </w:object>
      </w:r>
      <w:r w:rsidRPr="00E82AA2">
        <w:rPr>
          <w:rFonts w:ascii="Chu Van An" w:hAnsi="Chu Van An" w:cs="Chu Van An"/>
          <w:sz w:val="24"/>
          <w:szCs w:val="24"/>
          <w:lang w:val="nl-NL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01D4911A">
          <v:shape id="_x0000_i1219" type="#_x0000_t75" style="width:10.05pt;height:13.4pt" o:ole="">
            <v:imagedata r:id="rId310" o:title=""/>
          </v:shape>
          <o:OLEObject Type="Embed" ProgID="Equation.DSMT4" ShapeID="_x0000_i1219" DrawAspect="Content" ObjectID="_1689707238" r:id="rId311"/>
        </w:object>
      </w:r>
      <w:r w:rsidRPr="00E82AA2">
        <w:rPr>
          <w:rFonts w:ascii="Chu Van An" w:hAnsi="Chu Van An" w:cs="Chu Van An"/>
          <w:sz w:val="24"/>
          <w:szCs w:val="24"/>
          <w:lang w:val="nl-NL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52CF55BB">
          <v:shape id="_x0000_i1220" type="#_x0000_t75" style="width:9.2pt;height:13.4pt" o:ole="">
            <v:imagedata r:id="rId312" o:title=""/>
          </v:shape>
          <o:OLEObject Type="Embed" ProgID="Equation.DSMT4" ShapeID="_x0000_i1220" DrawAspect="Content" ObjectID="_1689707239" r:id="rId313"/>
        </w:object>
      </w:r>
      <w:r w:rsidRPr="00E82AA2">
        <w:rPr>
          <w:rFonts w:ascii="Chu Van An" w:hAnsi="Chu Van An" w:cs="Chu Van An"/>
          <w:sz w:val="24"/>
          <w:szCs w:val="24"/>
          <w:lang w:val="nl-NL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E82AA2">
        <w:rPr>
          <w:rFonts w:ascii="Chu Van An" w:hAnsi="Chu Van An" w:cs="Chu Van An"/>
          <w:sz w:val="24"/>
          <w:szCs w:val="24"/>
          <w:lang w:val="nl-NL"/>
        </w:rPr>
        <w:t>Vô số.</w:t>
      </w:r>
    </w:p>
    <w:p w14:paraId="4BABBA00" w14:textId="54925CAA" w:rsidR="004C04E5" w:rsidRPr="00E82AA2" w:rsidRDefault="00E82AA2" w:rsidP="004C04E5">
      <w:pPr>
        <w:spacing w:line="276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  <w:lang w:val="nl-NL"/>
        </w:rPr>
      </w:pPr>
      <w:r w:rsidRPr="00E82AA2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160B6818" w14:textId="77777777" w:rsidR="004C04E5" w:rsidRPr="00E82AA2" w:rsidRDefault="004C04E5" w:rsidP="004C04E5">
      <w:pPr>
        <w:pStyle w:val="ListParagraph"/>
        <w:spacing w:after="0"/>
        <w:ind w:left="992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E82AA2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C</w:t>
      </w:r>
    </w:p>
    <w:p w14:paraId="4EA52F3E" w14:textId="77777777" w:rsidR="004C04E5" w:rsidRPr="00E82AA2" w:rsidRDefault="004C04E5" w:rsidP="004C04E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1410" w:dyaOrig="270" w14:anchorId="7718C51E">
          <v:shape id="_x0000_i1221" type="#_x0000_t75" style="width:70.35pt;height:13.4pt" o:ole="">
            <v:imagedata r:id="rId314" o:title=""/>
          </v:shape>
          <o:OLEObject Type="Embed" ProgID="Equation.DSMT4" ShapeID="_x0000_i1221" DrawAspect="Content" ObjectID="_1689707240" r:id="rId315"/>
        </w:object>
      </w: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870" w:dyaOrig="270" w14:anchorId="0C4F0D1B">
          <v:shape id="_x0000_i1222" type="#_x0000_t75" style="width:43.55pt;height:13.4pt" o:ole="">
            <v:imagedata r:id="rId316" o:title=""/>
          </v:shape>
          <o:OLEObject Type="Embed" ProgID="Equation.DSMT4" ShapeID="_x0000_i1222" DrawAspect="Content" ObjectID="_1689707241" r:id="rId317"/>
        </w:object>
      </w:r>
      <w:r w:rsidRPr="00E82AA2">
        <w:rPr>
          <w:rFonts w:ascii="Chu Van An" w:hAnsi="Chu Van An" w:cs="Chu Van An"/>
          <w:sz w:val="24"/>
          <w:szCs w:val="24"/>
          <w:lang w:val="nl-NL"/>
        </w:rPr>
        <w:t>.</w:t>
      </w:r>
    </w:p>
    <w:p w14:paraId="32124527" w14:textId="77777777" w:rsidR="004C04E5" w:rsidRPr="00E82AA2" w:rsidRDefault="004C04E5" w:rsidP="004C04E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990" w:dyaOrig="270" w14:anchorId="4FB68C5D">
          <v:shape id="_x0000_i1223" type="#_x0000_t75" style="width:49.4pt;height:13.4pt" o:ole="">
            <v:imagedata r:id="rId318" o:title=""/>
          </v:shape>
          <o:OLEObject Type="Embed" ProgID="Equation.DSMT4" ShapeID="_x0000_i1223" DrawAspect="Content" ObjectID="_1689707242" r:id="rId319"/>
        </w:object>
      </w: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990" w:dyaOrig="270" w14:anchorId="2933B789">
          <v:shape id="_x0000_i1224" type="#_x0000_t75" style="width:49.4pt;height:13.4pt" o:ole="">
            <v:imagedata r:id="rId320" o:title=""/>
          </v:shape>
          <o:OLEObject Type="Embed" ProgID="Equation.DSMT4" ShapeID="_x0000_i1224" DrawAspect="Content" ObjectID="_1689707243" r:id="rId321"/>
        </w:object>
      </w:r>
      <w:r w:rsidRPr="00E82AA2">
        <w:rPr>
          <w:rFonts w:ascii="Chu Van An" w:hAnsi="Chu Van An" w:cs="Chu Van An"/>
          <w:sz w:val="24"/>
          <w:szCs w:val="24"/>
          <w:lang w:val="nl-NL"/>
        </w:rPr>
        <w:t>.</w:t>
      </w:r>
    </w:p>
    <w:p w14:paraId="01F3A4AA" w14:textId="77777777" w:rsidR="004C04E5" w:rsidRPr="00E82AA2" w:rsidRDefault="004C04E5" w:rsidP="004C04E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E82AA2">
        <w:rPr>
          <w:rFonts w:ascii="Chu Van An" w:hAnsi="Chu Van An" w:cs="Chu Van An"/>
          <w:sz w:val="24"/>
          <w:szCs w:val="24"/>
          <w:lang w:val="nl-NL"/>
        </w:rPr>
        <w:t xml:space="preserve">Suy ra hệ bất phương trình có nghiệm </w:t>
      </w: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1035" w:dyaOrig="270" w14:anchorId="4014BDE3">
          <v:shape id="_x0000_i1225" type="#_x0000_t75" style="width:51.05pt;height:13.4pt" o:ole="">
            <v:imagedata r:id="rId322" o:title=""/>
          </v:shape>
          <o:OLEObject Type="Embed" ProgID="Equation.DSMT4" ShapeID="_x0000_i1225" DrawAspect="Content" ObjectID="_1689707244" r:id="rId323"/>
        </w:object>
      </w:r>
      <w:r w:rsidRPr="00E82AA2">
        <w:rPr>
          <w:rFonts w:ascii="Chu Van An" w:hAnsi="Chu Van An" w:cs="Chu Van An"/>
          <w:sz w:val="24"/>
          <w:szCs w:val="24"/>
          <w:lang w:val="nl-NL"/>
        </w:rPr>
        <w:t>.</w:t>
      </w:r>
    </w:p>
    <w:p w14:paraId="7B00C9C6" w14:textId="77777777" w:rsidR="004C04E5" w:rsidRPr="00E82AA2" w:rsidRDefault="004C04E5" w:rsidP="004C04E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E82AA2">
        <w:rPr>
          <w:rFonts w:ascii="Chu Van An" w:hAnsi="Chu Van An" w:cs="Chu Van An"/>
          <w:sz w:val="24"/>
          <w:szCs w:val="24"/>
          <w:lang w:val="nl-NL"/>
        </w:rPr>
        <w:t xml:space="preserve">Vì </w:t>
      </w:r>
      <w:r w:rsidRPr="00E82AA2">
        <w:rPr>
          <w:rFonts w:ascii="Chu Van An" w:eastAsia="Calibri" w:hAnsi="Chu Van An" w:cs="Chu Van An"/>
          <w:position w:val="-14"/>
          <w:sz w:val="24"/>
          <w:szCs w:val="24"/>
        </w:rPr>
        <w:object w:dxaOrig="2610" w:dyaOrig="390" w14:anchorId="76C5935D">
          <v:shape id="_x0000_i1226" type="#_x0000_t75" style="width:130.6pt;height:19.25pt" o:ole="">
            <v:imagedata r:id="rId324" o:title=""/>
          </v:shape>
          <o:OLEObject Type="Embed" ProgID="Equation.DSMT4" ShapeID="_x0000_i1226" DrawAspect="Content" ObjectID="_1689707245" r:id="rId325"/>
        </w:object>
      </w:r>
      <w:r w:rsidRPr="00E82AA2">
        <w:rPr>
          <w:rFonts w:ascii="Chu Van An" w:hAnsi="Chu Van An" w:cs="Chu Van An"/>
          <w:sz w:val="24"/>
          <w:szCs w:val="24"/>
          <w:lang w:val="nl-NL"/>
        </w:rPr>
        <w:t>.</w:t>
      </w:r>
    </w:p>
    <w:p w14:paraId="68499DBA" w14:textId="77777777" w:rsidR="004C04E5" w:rsidRPr="00E82AA2" w:rsidRDefault="004C04E5" w:rsidP="00C8454C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eastAsia="Arial" w:hAnsi="Chu Van An" w:cs="Chu Van An"/>
          <w:sz w:val="24"/>
          <w:szCs w:val="24"/>
          <w:lang w:val="vi-VN"/>
        </w:rPr>
      </w:pPr>
      <w:r w:rsidRPr="00E82AA2">
        <w:rPr>
          <w:rFonts w:ascii="Chu Van An" w:hAnsi="Chu Van An" w:cs="Chu Van An"/>
          <w:sz w:val="24"/>
          <w:szCs w:val="24"/>
        </w:rPr>
        <w:t xml:space="preserve">Số các giá trị nguyên của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10" w14:anchorId="14B35830">
          <v:shape id="_x0000_i1227" type="#_x0000_t75" style="width:10.05pt;height:10.05pt" o:ole="">
            <v:imagedata r:id="rId326" o:title=""/>
          </v:shape>
          <o:OLEObject Type="Embed" ProgID="Equation.DSMT4" ShapeID="_x0000_i1227" DrawAspect="Content" ObjectID="_1689707246" r:id="rId327"/>
        </w:object>
      </w:r>
      <w:r w:rsidRPr="00E82AA2">
        <w:rPr>
          <w:rFonts w:ascii="Chu Van An" w:eastAsia="Arial" w:hAnsi="Chu Van An" w:cs="Chu Van An"/>
          <w:sz w:val="24"/>
          <w:szCs w:val="24"/>
        </w:rPr>
        <w:t xml:space="preserve"> thỏa mãn hệ bất phương trình </w:t>
      </w:r>
      <w:r w:rsidRPr="00E82AA2">
        <w:rPr>
          <w:rFonts w:ascii="Chu Van An" w:eastAsia="Times New Roman" w:hAnsi="Chu Van An" w:cs="Chu Van An"/>
          <w:position w:val="-30"/>
          <w:sz w:val="24"/>
          <w:szCs w:val="24"/>
        </w:rPr>
        <w:object w:dxaOrig="1200" w:dyaOrig="750" w14:anchorId="3F4AF797">
          <v:shape id="_x0000_i1228" type="#_x0000_t75" style="width:60.3pt;height:37.65pt" o:ole="">
            <v:imagedata r:id="rId328" o:title=""/>
          </v:shape>
          <o:OLEObject Type="Embed" ProgID="Equation.DSMT4" ShapeID="_x0000_i1228" DrawAspect="Content" ObjectID="_1689707247" r:id="rId329"/>
        </w:object>
      </w:r>
      <w:r w:rsidRPr="00E82AA2">
        <w:rPr>
          <w:rFonts w:ascii="Chu Van An" w:eastAsia="Arial" w:hAnsi="Chu Van An" w:cs="Chu Van An"/>
          <w:sz w:val="24"/>
          <w:szCs w:val="24"/>
        </w:rPr>
        <w:t xml:space="preserve"> là</w:t>
      </w:r>
    </w:p>
    <w:p w14:paraId="6B34CF98" w14:textId="77777777" w:rsidR="004C04E5" w:rsidRPr="00E82AA2" w:rsidRDefault="004C04E5" w:rsidP="004C04E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color w:val="0000FF"/>
          <w:sz w:val="24"/>
          <w:szCs w:val="24"/>
          <w:lang w:eastAsia="vi-VN"/>
        </w:rPr>
      </w:pPr>
      <w:r w:rsidRPr="00E82AA2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A.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180" w:dyaOrig="285" w14:anchorId="3A0920A4">
          <v:shape id="_x0000_i1229" type="#_x0000_t75" style="width:9.2pt;height:14.25pt" o:ole="">
            <v:imagedata r:id="rId330" o:title=""/>
          </v:shape>
          <o:OLEObject Type="Embed" ProgID="Equation.DSMT4" ShapeID="_x0000_i1229" DrawAspect="Content" ObjectID="_1689707248" r:id="rId331"/>
        </w:object>
      </w:r>
      <w:r w:rsidRPr="00E82AA2">
        <w:rPr>
          <w:rFonts w:ascii="Chu Van An" w:hAnsi="Chu Van An" w:cs="Chu Van An"/>
          <w:sz w:val="24"/>
          <w:szCs w:val="24"/>
          <w:lang w:eastAsia="vi-VN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  <w:t xml:space="preserve">B.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0B3603AE">
          <v:shape id="_x0000_i1230" type="#_x0000_t75" style="width:10.05pt;height:14.25pt" o:ole="">
            <v:imagedata r:id="rId332" o:title=""/>
          </v:shape>
          <o:OLEObject Type="Embed" ProgID="Equation.DSMT4" ShapeID="_x0000_i1230" DrawAspect="Content" ObjectID="_1689707249" r:id="rId333"/>
        </w:object>
      </w:r>
      <w:r w:rsidRPr="00E82AA2">
        <w:rPr>
          <w:rFonts w:ascii="Chu Van An" w:hAnsi="Chu Van An" w:cs="Chu Van An"/>
          <w:sz w:val="24"/>
          <w:szCs w:val="24"/>
          <w:lang w:eastAsia="vi-VN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  <w:t xml:space="preserve">C. </w:t>
      </w:r>
      <w:r w:rsidRPr="00E82AA2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135" w:dyaOrig="270" w14:anchorId="3237E45B">
          <v:shape id="_x0000_i1231" type="#_x0000_t75" style="width:6.7pt;height:13.4pt" o:ole="">
            <v:imagedata r:id="rId334" o:title=""/>
          </v:shape>
          <o:OLEObject Type="Embed" ProgID="Equation.DSMT4" ShapeID="_x0000_i1231" DrawAspect="Content" ObjectID="_1689707250" r:id="rId335"/>
        </w:object>
      </w:r>
      <w:r w:rsidRPr="00E82AA2">
        <w:rPr>
          <w:rFonts w:ascii="Chu Van An" w:hAnsi="Chu Van An" w:cs="Chu Van An"/>
          <w:sz w:val="24"/>
          <w:szCs w:val="24"/>
          <w:lang w:eastAsia="vi-VN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  <w:t xml:space="preserve">D. </w:t>
      </w:r>
      <w:r w:rsidRPr="00E82AA2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210" w:dyaOrig="270" w14:anchorId="25404F1A">
          <v:shape id="_x0000_i1232" type="#_x0000_t75" style="width:10.05pt;height:13.4pt" o:ole="">
            <v:imagedata r:id="rId336" o:title=""/>
          </v:shape>
          <o:OLEObject Type="Embed" ProgID="Equation.DSMT4" ShapeID="_x0000_i1232" DrawAspect="Content" ObjectID="_1689707251" r:id="rId337"/>
        </w:object>
      </w:r>
      <w:r w:rsidRPr="00E82AA2">
        <w:rPr>
          <w:rFonts w:ascii="Chu Van An" w:hAnsi="Chu Van An" w:cs="Chu Van An"/>
          <w:sz w:val="24"/>
          <w:szCs w:val="24"/>
          <w:lang w:eastAsia="vi-VN"/>
        </w:rPr>
        <w:t>.</w:t>
      </w:r>
    </w:p>
    <w:p w14:paraId="640CF10E" w14:textId="44ECC537" w:rsidR="004C04E5" w:rsidRPr="00E82AA2" w:rsidRDefault="00E82AA2" w:rsidP="004C04E5">
      <w:pPr>
        <w:spacing w:line="276" w:lineRule="auto"/>
        <w:ind w:left="992"/>
        <w:contextualSpacing/>
        <w:jc w:val="center"/>
        <w:rPr>
          <w:rFonts w:ascii="Chu Van An" w:hAnsi="Chu Van An" w:cs="Chu Van An"/>
          <w:color w:val="0000FF"/>
          <w:sz w:val="24"/>
          <w:szCs w:val="24"/>
          <w:lang w:eastAsia="vi-VN"/>
        </w:rPr>
      </w:pPr>
      <w:r w:rsidRPr="00E82AA2">
        <w:rPr>
          <w:rFonts w:ascii="Chu Van An" w:hAnsi="Chu Van An" w:cs="Chu Van An"/>
          <w:b/>
          <w:color w:val="0000CC"/>
          <w:sz w:val="24"/>
          <w:szCs w:val="24"/>
          <w:lang w:eastAsia="vi-VN"/>
        </w:rPr>
        <w:t>Lời giải</w:t>
      </w:r>
    </w:p>
    <w:p w14:paraId="5F888338" w14:textId="77777777" w:rsidR="004C04E5" w:rsidRPr="00E82AA2" w:rsidRDefault="004C04E5" w:rsidP="004C04E5">
      <w:pPr>
        <w:spacing w:line="276" w:lineRule="auto"/>
        <w:ind w:left="992"/>
        <w:contextualSpacing/>
        <w:rPr>
          <w:rFonts w:ascii="Chu Van An" w:hAnsi="Chu Van An" w:cs="Chu Van An"/>
          <w:b/>
          <w:color w:val="0000CC"/>
          <w:sz w:val="24"/>
          <w:szCs w:val="24"/>
        </w:rPr>
      </w:pPr>
      <w:r w:rsidRPr="00E82AA2">
        <w:rPr>
          <w:rFonts w:ascii="Chu Van An" w:hAnsi="Chu Van An" w:cs="Chu Van An"/>
          <w:b/>
          <w:color w:val="0000CC"/>
          <w:sz w:val="24"/>
          <w:szCs w:val="24"/>
        </w:rPr>
        <w:t>Chọn C</w:t>
      </w:r>
    </w:p>
    <w:p w14:paraId="131EF315" w14:textId="77777777" w:rsidR="004C04E5" w:rsidRPr="00E82AA2" w:rsidRDefault="004C04E5" w:rsidP="004C04E5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E82AA2">
        <w:rPr>
          <w:rFonts w:ascii="Chu Van An" w:hAnsi="Chu Van An" w:cs="Chu Van An"/>
          <w:sz w:val="24"/>
          <w:szCs w:val="24"/>
        </w:rPr>
        <w:t xml:space="preserve">Ta có: </w:t>
      </w:r>
      <w:r w:rsidRPr="00E82AA2">
        <w:rPr>
          <w:rFonts w:ascii="Chu Van An" w:eastAsia="Arial" w:hAnsi="Chu Van An" w:cs="Chu Van An"/>
          <w:position w:val="-44"/>
          <w:sz w:val="24"/>
          <w:szCs w:val="24"/>
          <w:lang w:val="vi-VN"/>
        </w:rPr>
        <w:object w:dxaOrig="2220" w:dyaOrig="990" w14:anchorId="2F275C55">
          <v:shape id="_x0000_i1233" type="#_x0000_t75" style="width:111.35pt;height:49.4pt" o:ole="">
            <v:imagedata r:id="rId338" o:title=""/>
          </v:shape>
          <o:OLEObject Type="Embed" ProgID="Equation.DSMT4" ShapeID="_x0000_i1233" DrawAspect="Content" ObjectID="_1689707252" r:id="rId339"/>
        </w:object>
      </w:r>
      <w:r w:rsidRPr="00E82AA2">
        <w:rPr>
          <w:rFonts w:ascii="Chu Van An" w:hAnsi="Chu Van An" w:cs="Chu Van An"/>
          <w:sz w:val="24"/>
          <w:szCs w:val="24"/>
          <w:lang w:val="vi-VN"/>
        </w:rPr>
        <w:t>.</w:t>
      </w:r>
    </w:p>
    <w:p w14:paraId="25602A26" w14:textId="77777777" w:rsidR="004C04E5" w:rsidRPr="00E82AA2" w:rsidRDefault="004C04E5" w:rsidP="004C04E5">
      <w:pPr>
        <w:spacing w:line="276" w:lineRule="auto"/>
        <w:ind w:left="992"/>
        <w:rPr>
          <w:rFonts w:ascii="Chu Van An" w:eastAsia="Arial" w:hAnsi="Chu Van An" w:cs="Chu Van An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 xml:space="preserve">Vì </w:t>
      </w:r>
      <w:r w:rsidRPr="00E82AA2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210" w:dyaOrig="210" w14:anchorId="140DF216">
          <v:shape id="_x0000_i1234" type="#_x0000_t75" style="width:10.05pt;height:10.05pt" o:ole="">
            <v:imagedata r:id="rId326" o:title=""/>
          </v:shape>
          <o:OLEObject Type="Embed" ProgID="Equation.DSMT4" ShapeID="_x0000_i1234" DrawAspect="Content" ObjectID="_1689707253" r:id="rId340"/>
        </w:object>
      </w:r>
      <w:r w:rsidRPr="00E82AA2">
        <w:rPr>
          <w:rFonts w:ascii="Chu Van An" w:eastAsia="Arial" w:hAnsi="Chu Van An" w:cs="Chu Van An"/>
          <w:sz w:val="24"/>
          <w:szCs w:val="24"/>
        </w:rPr>
        <w:t xml:space="preserve"> nguyên nên </w:t>
      </w:r>
      <w:r w:rsidRPr="00E82AA2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70" w:dyaOrig="285" w14:anchorId="760CFB39">
          <v:shape id="_x0000_i1235" type="#_x0000_t75" style="width:27.65pt;height:14.25pt" o:ole="">
            <v:imagedata r:id="rId341" o:title=""/>
          </v:shape>
          <o:OLEObject Type="Embed" ProgID="Equation.DSMT4" ShapeID="_x0000_i1235" DrawAspect="Content" ObjectID="_1689707254" r:id="rId342"/>
        </w:object>
      </w:r>
      <w:r w:rsidRPr="00E82AA2">
        <w:rPr>
          <w:rFonts w:ascii="Chu Van An" w:eastAsia="Arial" w:hAnsi="Chu Van An" w:cs="Chu Van An"/>
          <w:sz w:val="24"/>
          <w:szCs w:val="24"/>
        </w:rPr>
        <w:t>.</w:t>
      </w:r>
    </w:p>
    <w:p w14:paraId="753DAC26" w14:textId="77777777" w:rsidR="004C04E5" w:rsidRPr="00E82AA2" w:rsidRDefault="004C04E5" w:rsidP="004C04E5">
      <w:pPr>
        <w:spacing w:line="276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E82AA2">
        <w:rPr>
          <w:rFonts w:ascii="Chu Van An" w:eastAsia="Arial" w:hAnsi="Chu Van An" w:cs="Chu Van An"/>
          <w:sz w:val="24"/>
          <w:szCs w:val="24"/>
        </w:rPr>
        <w:t xml:space="preserve">Vậy </w:t>
      </w:r>
      <w:r w:rsidRPr="00E82AA2">
        <w:rPr>
          <w:rFonts w:ascii="Chu Van An" w:hAnsi="Chu Van An" w:cs="Chu Van An"/>
          <w:sz w:val="24"/>
          <w:szCs w:val="24"/>
          <w:lang w:eastAsia="vi-VN"/>
        </w:rPr>
        <w:t>số các giá trị nguyên của</w:t>
      </w:r>
      <w:r w:rsidRPr="00E82AA2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E82AA2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210" w:dyaOrig="210" w14:anchorId="6B0EB39D">
          <v:shape id="_x0000_i1236" type="#_x0000_t75" style="width:10.05pt;height:10.05pt" o:ole="">
            <v:imagedata r:id="rId326" o:title=""/>
          </v:shape>
          <o:OLEObject Type="Embed" ProgID="Equation.DSMT4" ShapeID="_x0000_i1236" DrawAspect="Content" ObjectID="_1689707255" r:id="rId343"/>
        </w:object>
      </w:r>
      <w:r w:rsidRPr="00E82AA2">
        <w:rPr>
          <w:rFonts w:ascii="Chu Van An" w:eastAsia="Arial" w:hAnsi="Chu Van An" w:cs="Chu Van An"/>
          <w:sz w:val="24"/>
          <w:szCs w:val="24"/>
        </w:rPr>
        <w:t xml:space="preserve"> là </w:t>
      </w:r>
      <w:r w:rsidRPr="00E82AA2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135" w:dyaOrig="270" w14:anchorId="2E0D7C42">
          <v:shape id="_x0000_i1237" type="#_x0000_t75" style="width:6.7pt;height:13.4pt" o:ole="">
            <v:imagedata r:id="rId344" o:title=""/>
          </v:shape>
          <o:OLEObject Type="Embed" ProgID="Equation.DSMT4" ShapeID="_x0000_i1237" DrawAspect="Content" ObjectID="_1689707256" r:id="rId345"/>
        </w:object>
      </w:r>
      <w:r w:rsidRPr="00E82AA2">
        <w:rPr>
          <w:rFonts w:ascii="Chu Van An" w:eastAsia="Arial" w:hAnsi="Chu Van An" w:cs="Chu Van An"/>
          <w:sz w:val="24"/>
          <w:szCs w:val="24"/>
        </w:rPr>
        <w:t>.</w:t>
      </w:r>
    </w:p>
    <w:p w14:paraId="2500DADE" w14:textId="77777777" w:rsidR="00DC1178" w:rsidRPr="00E82AA2" w:rsidRDefault="00DC1178" w:rsidP="008217F3">
      <w:pPr>
        <w:pStyle w:val="ListParagraph"/>
        <w:tabs>
          <w:tab w:val="left" w:pos="992"/>
        </w:tabs>
        <w:spacing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64E9F50D" w14:textId="1BCAD67B" w:rsidR="008D160D" w:rsidRPr="00E82AA2" w:rsidRDefault="008D160D" w:rsidP="008D160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82AA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82AA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82AA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  <w:bookmarkEnd w:id="0"/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915"/>
        <w:gridCol w:w="4995"/>
      </w:tblGrid>
      <w:tr w:rsidR="00E82AA2" w:rsidRPr="00E82AA2" w14:paraId="2684E468" w14:textId="77777777" w:rsidTr="00E82AA2">
        <w:tc>
          <w:tcPr>
            <w:tcW w:w="6057" w:type="dxa"/>
            <w:shd w:val="clear" w:color="auto" w:fill="auto"/>
          </w:tcPr>
          <w:p w14:paraId="0F62FF7F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Tập nghiệm của hệ bất phương trình </w:t>
            </w:r>
            <w:r w:rsidRPr="00E82AA2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575" w:dyaOrig="720" w14:anchorId="5138505C">
                <v:shape id="_x0000_i8729" type="#_x0000_t75" style="width:78.7pt;height:36.85pt" o:ole="">
                  <v:imagedata r:id="rId346" o:title=""/>
                </v:shape>
                <o:OLEObject Type="Embed" ProgID="Equation.DSMT4" ShapeID="_x0000_i8729" DrawAspect="Content" ObjectID="_1689707257" r:id="rId347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63F065CE" w14:textId="77777777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645" w:dyaOrig="675" w14:anchorId="786FACD0">
                <v:shape id="_x0000_i8730" type="#_x0000_t75" style="width:31.8pt;height:33.5pt" o:ole="">
                  <v:imagedata r:id="rId348" o:title=""/>
                </v:shape>
                <o:OLEObject Type="Embed" ProgID="Equation.DSMT4" ShapeID="_x0000_i8730" DrawAspect="Content" ObjectID="_1689707258" r:id="rId349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55" w:dyaOrig="285" w14:anchorId="6F45AE22">
                <v:shape id="_x0000_i8731" type="#_x0000_t75" style="width:13.4pt;height:14.25pt" o:ole="">
                  <v:imagedata r:id="rId350" o:title=""/>
                </v:shape>
                <o:OLEObject Type="Embed" ProgID="Equation.DSMT4" ShapeID="_x0000_i8731" DrawAspect="Content" ObjectID="_1689707259" r:id="rId351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95" w:dyaOrig="405" w14:anchorId="5F3630E1">
                <v:shape id="_x0000_i8732" type="#_x0000_t75" style="width:40.2pt;height:20.95pt" o:ole="">
                  <v:imagedata r:id="rId352" o:title=""/>
                </v:shape>
                <o:OLEObject Type="Embed" ProgID="Equation.DSMT4" ShapeID="_x0000_i8732" DrawAspect="Content" ObjectID="_1689707260" r:id="rId353"/>
              </w:objec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65" w:dyaOrig="405" w14:anchorId="3CFE228C">
                <v:shape id="_x0000_i8733" type="#_x0000_t75" style="width:38.5pt;height:20.95pt" o:ole="">
                  <v:imagedata r:id="rId354" o:title=""/>
                </v:shape>
                <o:OLEObject Type="Embed" ProgID="Equation.DSMT4" ShapeID="_x0000_i8733" DrawAspect="Content" ObjectID="_1689707261" r:id="rId355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7E724B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45F374A6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7CED022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4137B4C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A6DEF5F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2B8B6823" w14:textId="77777777" w:rsidTr="00E82AA2">
        <w:tc>
          <w:tcPr>
            <w:tcW w:w="6057" w:type="dxa"/>
            <w:shd w:val="clear" w:color="auto" w:fill="auto"/>
          </w:tcPr>
          <w:p w14:paraId="533B3BE7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>Câu 2:</w:t>
            </w:r>
            <w:r w:rsidRPr="00E82AA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Tập nghiệm của bất phương trình </w:t>
            </w:r>
            <w:r w:rsidRPr="00E82AA2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770" w:dyaOrig="615" w14:anchorId="7C802388">
                <v:shape id="_x0000_i8734" type="#_x0000_t75" style="width:88.75pt;height:31pt" o:ole="">
                  <v:imagedata r:id="rId356" o:title=""/>
                </v:shape>
                <o:OLEObject Type="Embed" ProgID="Equation.DSMT4" ShapeID="_x0000_i8734" DrawAspect="Content" ObjectID="_1689707262" r:id="rId357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275E9C2" w14:textId="77777777" w:rsidR="00E82AA2" w:rsidRPr="00E82AA2" w:rsidRDefault="00E82AA2" w:rsidP="0057116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E82AA2">
              <w:rPr>
                <w:rFonts w:ascii="Chu Van An" w:eastAsia="Arial" w:hAnsi="Chu Van An" w:cs="Chu Van An"/>
                <w:color w:val="0000FF"/>
                <w:position w:val="-28"/>
                <w:sz w:val="24"/>
                <w:szCs w:val="24"/>
                <w:lang w:val="vi-VN"/>
              </w:rPr>
              <w:object w:dxaOrig="1335" w:dyaOrig="690" w14:anchorId="5AE00DF8">
                <v:shape id="_x0000_i8735" type="#_x0000_t75" style="width:66.15pt;height:34.35pt" o:ole="">
                  <v:imagedata r:id="rId358" o:title=""/>
                </v:shape>
                <o:OLEObject Type="Embed" ProgID="Equation.DSMT4" ShapeID="_x0000_i8735" DrawAspect="Content" ObjectID="_1689707263" r:id="rId359"/>
              </w:object>
            </w:r>
            <w:r w:rsidRPr="00E82AA2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>.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E82AA2">
              <w:rPr>
                <w:rFonts w:ascii="Chu Van An" w:eastAsia="Arial" w:hAnsi="Chu Van An" w:cs="Chu Van An"/>
                <w:color w:val="0000FF"/>
                <w:position w:val="-28"/>
                <w:sz w:val="24"/>
                <w:szCs w:val="24"/>
                <w:lang w:val="vi-VN"/>
              </w:rPr>
              <w:object w:dxaOrig="915" w:dyaOrig="690" w14:anchorId="6084BCC8">
                <v:shape id="_x0000_i8736" type="#_x0000_t75" style="width:46.05pt;height:34.35pt" o:ole="">
                  <v:imagedata r:id="rId360" o:title=""/>
                </v:shape>
                <o:OLEObject Type="Embed" ProgID="Equation.DSMT4" ShapeID="_x0000_i8736" DrawAspect="Content" ObjectID="_1689707264" r:id="rId361"/>
              </w:object>
            </w:r>
            <w:r w:rsidRPr="00E82AA2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>.</w:t>
            </w:r>
          </w:p>
          <w:p w14:paraId="20956CFA" w14:textId="77777777" w:rsidR="00E82AA2" w:rsidRPr="00E82AA2" w:rsidRDefault="00E82AA2" w:rsidP="0057116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E82AA2">
              <w:rPr>
                <w:rFonts w:ascii="Chu Van An" w:eastAsia="Arial" w:hAnsi="Chu Van An" w:cs="Chu Van An"/>
                <w:color w:val="0000FF"/>
                <w:position w:val="-28"/>
                <w:sz w:val="24"/>
                <w:szCs w:val="24"/>
                <w:lang w:val="vi-VN"/>
              </w:rPr>
              <w:object w:dxaOrig="1335" w:dyaOrig="690" w14:anchorId="5F4B2EC1">
                <v:shape id="_x0000_i8737" type="#_x0000_t75" style="width:66.15pt;height:34.35pt" o:ole="">
                  <v:imagedata r:id="rId362" o:title=""/>
                </v:shape>
                <o:OLEObject Type="Embed" ProgID="Equation.DSMT4" ShapeID="_x0000_i8737" DrawAspect="Content" ObjectID="_1689707265" r:id="rId363"/>
              </w:object>
            </w:r>
            <w:r w:rsidRPr="00E82AA2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>.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E82AA2">
              <w:rPr>
                <w:rFonts w:ascii="Chu Van An" w:eastAsia="Arial" w:hAnsi="Chu Van An" w:cs="Chu Van An"/>
                <w:color w:val="0000FF"/>
                <w:position w:val="-28"/>
                <w:sz w:val="24"/>
                <w:szCs w:val="24"/>
                <w:lang w:val="vi-VN"/>
              </w:rPr>
              <w:object w:dxaOrig="915" w:dyaOrig="690" w14:anchorId="624D83BE">
                <v:shape id="_x0000_i8738" type="#_x0000_t75" style="width:46.05pt;height:34.35pt" o:ole="">
                  <v:imagedata r:id="rId364" o:title=""/>
                </v:shape>
                <o:OLEObject Type="Embed" ProgID="Equation.DSMT4" ShapeID="_x0000_i8738" DrawAspect="Content" ObjectID="_1689707266" r:id="rId365"/>
              </w:object>
            </w:r>
            <w:r w:rsidRPr="00E82AA2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>.</w:t>
            </w:r>
          </w:p>
          <w:p w14:paraId="1F8280D3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6C94D57F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4CF67D8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3CF82F0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ADF173E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00F45E59" w14:textId="77777777" w:rsidTr="00E82AA2">
        <w:tc>
          <w:tcPr>
            <w:tcW w:w="6057" w:type="dxa"/>
            <w:shd w:val="clear" w:color="auto" w:fill="auto"/>
          </w:tcPr>
          <w:p w14:paraId="1E26CC8D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3:</w: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>Tập nghiệm của hệ bất phương trình:</w:t>
            </w:r>
            <w:r w:rsidRPr="00E82AA2">
              <w:rPr>
                <w:rFonts w:ascii="Chu Van An" w:hAnsi="Chu Van An" w:cs="Chu Van An"/>
                <w:position w:val="-30"/>
                <w:sz w:val="24"/>
                <w:szCs w:val="24"/>
              </w:rPr>
              <w:object w:dxaOrig="1560" w:dyaOrig="720" w14:anchorId="52C403DD">
                <v:shape id="_x0000_i8739" type="#_x0000_t75" style="width:77.85pt;height:36.85pt" o:ole="">
                  <v:imagedata r:id="rId366" o:title=""/>
                </v:shape>
                <o:OLEObject Type="Embed" ProgID="Equation.DSMT4" ShapeID="_x0000_i8739" DrawAspect="Content" ObjectID="_1689707267" r:id="rId367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là:</w:t>
            </w:r>
          </w:p>
          <w:p w14:paraId="5181FBC9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E82AA2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15" w:dyaOrig="405" w14:anchorId="44D50815">
                <v:shape id="_x0000_i8740" type="#_x0000_t75" style="width:46.05pt;height:20.95pt" o:ole="">
                  <v:imagedata r:id="rId368" o:title=""/>
                </v:shape>
                <o:OLEObject Type="Embed" ProgID="Equation.DSMT4" ShapeID="_x0000_i8740" DrawAspect="Content" ObjectID="_1689707268" r:id="rId369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E82AA2">
              <w:rPr>
                <w:rFonts w:ascii="Chu Van An" w:hAnsi="Chu Van An" w:cs="Chu Van An"/>
                <w:b/>
                <w:color w:val="0000FF"/>
                <w:position w:val="-14"/>
                <w:sz w:val="24"/>
                <w:szCs w:val="24"/>
                <w:lang w:val="nl-NL"/>
              </w:rPr>
              <w:object w:dxaOrig="1035" w:dyaOrig="405" w14:anchorId="3BA3DC74">
                <v:shape id="_x0000_i8741" type="#_x0000_t75" style="width:51.05pt;height:20.95pt" o:ole="">
                  <v:imagedata r:id="rId370" o:title=""/>
                </v:shape>
                <o:OLEObject Type="Embed" ProgID="Equation.DSMT4" ShapeID="_x0000_i8741" DrawAspect="Content" ObjectID="_1689707269" r:id="rId371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2A54190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E82AA2">
              <w:rPr>
                <w:rFonts w:ascii="Chu Van An" w:hAnsi="Chu Van An" w:cs="Chu Van An"/>
                <w:b/>
                <w:color w:val="0000FF"/>
                <w:position w:val="-14"/>
                <w:sz w:val="24"/>
                <w:szCs w:val="24"/>
                <w:lang w:val="nl-NL"/>
              </w:rPr>
              <w:object w:dxaOrig="1125" w:dyaOrig="405" w14:anchorId="184D2B47">
                <v:shape id="_x0000_i8742" type="#_x0000_t75" style="width:56.1pt;height:20.95pt" o:ole="">
                  <v:imagedata r:id="rId372" o:title=""/>
                </v:shape>
                <o:OLEObject Type="Embed" ProgID="Equation.DSMT4" ShapeID="_x0000_i8742" DrawAspect="Content" ObjectID="_1689707270" r:id="rId373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b/>
                <w:color w:val="0000FF"/>
                <w:position w:val="-14"/>
                <w:sz w:val="24"/>
                <w:szCs w:val="24"/>
                <w:lang w:val="nl-NL"/>
              </w:rPr>
              <w:object w:dxaOrig="1080" w:dyaOrig="405" w14:anchorId="6382142A">
                <v:shape id="_x0000_i8743" type="#_x0000_t75" style="width:54.4pt;height:20.95pt" o:ole="">
                  <v:imagedata r:id="rId374" o:title=""/>
                </v:shape>
                <o:OLEObject Type="Embed" ProgID="Equation.DSMT4" ShapeID="_x0000_i8743" DrawAspect="Content" ObjectID="_1689707271" r:id="rId375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8D0E83D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216A251C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01E6F7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AA6652C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C840D05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130DE282" w14:textId="77777777" w:rsidTr="00E82AA2">
        <w:tc>
          <w:tcPr>
            <w:tcW w:w="6057" w:type="dxa"/>
            <w:shd w:val="clear" w:color="auto" w:fill="auto"/>
          </w:tcPr>
          <w:p w14:paraId="39D43487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4:</w: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Giá trị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90" w:dyaOrig="285" w14:anchorId="104C7324">
                <v:shape id="_x0000_i8744" type="#_x0000_t75" style="width:34.35pt;height:14.25pt" o:ole="">
                  <v:imagedata r:id="rId376" o:title=""/>
                </v:shape>
                <o:OLEObject Type="Embed" ProgID="Equation.DSMT4" ShapeID="_x0000_i8744" DrawAspect="Content" ObjectID="_1689707272" r:id="rId377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là nghiệm của hệ bất phương trình nào sau đây?</w:t>
            </w:r>
          </w:p>
          <w:p w14:paraId="1CF001BA" w14:textId="77777777" w:rsidR="00E82AA2" w:rsidRPr="00E82AA2" w:rsidRDefault="00E82AA2" w:rsidP="0057116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E82AA2">
              <w:rPr>
                <w:rFonts w:ascii="Chu Van An" w:eastAsia="Arial" w:hAnsi="Chu Van An" w:cs="Chu Van An"/>
                <w:color w:val="0000FF"/>
                <w:position w:val="-30"/>
                <w:sz w:val="24"/>
                <w:szCs w:val="24"/>
                <w:lang w:val="vi-VN"/>
              </w:rPr>
              <w:object w:dxaOrig="1260" w:dyaOrig="720" w14:anchorId="5FE9E46C">
                <v:shape id="_x0000_i8745" type="#_x0000_t75" style="width:62.8pt;height:36.85pt" o:ole="">
                  <v:imagedata r:id="rId378" o:title=""/>
                </v:shape>
                <o:OLEObject Type="Embed" ProgID="Equation.DSMT4" ShapeID="_x0000_i8745" DrawAspect="Content" ObjectID="_1689707273" r:id="rId379"/>
              </w:object>
            </w:r>
            <w:r w:rsidRPr="00E82AA2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>.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E82AA2">
              <w:rPr>
                <w:rFonts w:ascii="Chu Van An" w:eastAsia="Arial" w:hAnsi="Chu Van An" w:cs="Chu Van An"/>
                <w:color w:val="0000FF"/>
                <w:position w:val="-30"/>
                <w:sz w:val="24"/>
                <w:szCs w:val="24"/>
                <w:lang w:val="vi-VN"/>
              </w:rPr>
              <w:object w:dxaOrig="1245" w:dyaOrig="720" w14:anchorId="2AECF3DA">
                <v:shape id="_x0000_i8746" type="#_x0000_t75" style="width:62.8pt;height:36.85pt" o:ole="">
                  <v:imagedata r:id="rId380" o:title=""/>
                </v:shape>
                <o:OLEObject Type="Embed" ProgID="Equation.DSMT4" ShapeID="_x0000_i8746" DrawAspect="Content" ObjectID="_1689707274" r:id="rId381"/>
              </w:object>
            </w:r>
            <w:r w:rsidRPr="00E82AA2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>.</w:t>
            </w:r>
          </w:p>
          <w:p w14:paraId="3E7F03FA" w14:textId="77777777" w:rsidR="00E82AA2" w:rsidRPr="00E82AA2" w:rsidRDefault="00E82AA2" w:rsidP="0057116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E82AA2">
              <w:rPr>
                <w:rFonts w:ascii="Chu Van An" w:eastAsia="Arial" w:hAnsi="Chu Van An" w:cs="Chu Van An"/>
                <w:color w:val="0000FF"/>
                <w:position w:val="-30"/>
                <w:sz w:val="24"/>
                <w:szCs w:val="24"/>
                <w:lang w:val="vi-VN"/>
              </w:rPr>
              <w:object w:dxaOrig="1125" w:dyaOrig="720" w14:anchorId="5F53CC42">
                <v:shape id="_x0000_i8747" type="#_x0000_t75" style="width:56.1pt;height:36.85pt" o:ole="">
                  <v:imagedata r:id="rId382" o:title=""/>
                </v:shape>
                <o:OLEObject Type="Embed" ProgID="Equation.DSMT4" ShapeID="_x0000_i8747" DrawAspect="Content" ObjectID="_1689707275" r:id="rId383"/>
              </w:object>
            </w:r>
            <w:r w:rsidRPr="00E82AA2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>.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E82AA2">
              <w:rPr>
                <w:rFonts w:ascii="Chu Van An" w:eastAsia="Arial" w:hAnsi="Chu Van An" w:cs="Chu Van An"/>
                <w:color w:val="0000FF"/>
                <w:position w:val="-30"/>
                <w:sz w:val="24"/>
                <w:szCs w:val="24"/>
                <w:lang w:val="vi-VN"/>
              </w:rPr>
              <w:object w:dxaOrig="1545" w:dyaOrig="720" w14:anchorId="2CCFE68E">
                <v:shape id="_x0000_i8748" type="#_x0000_t75" style="width:77.85pt;height:36.85pt" o:ole="">
                  <v:imagedata r:id="rId384" o:title=""/>
                </v:shape>
                <o:OLEObject Type="Embed" ProgID="Equation.DSMT4" ShapeID="_x0000_i8748" DrawAspect="Content" ObjectID="_1689707276" r:id="rId385"/>
              </w:object>
            </w:r>
            <w:r w:rsidRPr="00E82AA2">
              <w:rPr>
                <w:rFonts w:ascii="Chu Van An" w:hAnsi="Chu Van An" w:cs="Chu Van An"/>
                <w:color w:val="0000FF"/>
                <w:sz w:val="24"/>
                <w:szCs w:val="24"/>
                <w:lang w:val="fr-FR"/>
              </w:rPr>
              <w:t>.</w:t>
            </w:r>
          </w:p>
          <w:p w14:paraId="29C86BA2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08D5E937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160A1C6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32AE4A6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F92853A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4CC65748" w14:textId="77777777" w:rsidTr="00E82AA2">
        <w:tc>
          <w:tcPr>
            <w:tcW w:w="6057" w:type="dxa"/>
            <w:shd w:val="clear" w:color="auto" w:fill="auto"/>
          </w:tcPr>
          <w:p w14:paraId="16B73FF0" w14:textId="20E02884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64" w:name="TestQ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Tìm tập nghiệm </w:t>
            </w:r>
            <w:r w:rsidRPr="00E82AA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3ECCA29D">
                <v:shape id="_x0000_i8749" type="#_x0000_t75" style="width:10.05pt;height:13.4pt" o:ole="">
                  <v:imagedata r:id="rId386" o:title=""/>
                </v:shape>
                <o:OLEObject Type="Embed" ProgID="Equation.DSMT4" ShapeID="_x0000_i8749" DrawAspect="Content" ObjectID="_1689707277" r:id="rId387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của hệ bất phương trình </w:t>
            </w:r>
            <w:r w:rsidRPr="00E82AA2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410" w:dyaOrig="735" w14:anchorId="4B873062">
                <v:shape id="_x0000_i8750" type="#_x0000_t75" style="width:70.35pt;height:36.85pt" o:ole="">
                  <v:imagedata r:id="rId388" o:title=""/>
                </v:shape>
                <o:OLEObject Type="Embed" ProgID="Equation.DSMT4" ShapeID="_x0000_i8750" DrawAspect="Content" ObjectID="_1689707278" r:id="rId389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64"/>
          </w:p>
          <w:p w14:paraId="0F1CA232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bookmarkStart w:id="65" w:name="TestA"/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05" w:dyaOrig="405" w14:anchorId="1C580728">
                <v:shape id="_x0000_i8725" type="#_x0000_t75" style="width:50.25pt;height:20.95pt" o:ole="">
                  <v:imagedata r:id="rId390" o:title=""/>
                </v:shape>
                <o:OLEObject Type="Embed" ProgID="Equation.DSMT4" ShapeID="_x0000_i8725" DrawAspect="Content" ObjectID="_1689707279" r:id="rId391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65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bookmarkStart w:id="66" w:name="TestB"/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05" w:dyaOrig="405" w14:anchorId="78173E0E">
                <v:shape id="_x0000_i8726" type="#_x0000_t75" style="width:50.25pt;height:20.95pt" o:ole="">
                  <v:imagedata r:id="rId392" o:title=""/>
                </v:shape>
                <o:OLEObject Type="Embed" ProgID="Equation.DSMT4" ShapeID="_x0000_i8726" DrawAspect="Content" ObjectID="_1689707280" r:id="rId393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66"/>
          </w:p>
          <w:p w14:paraId="588720FE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bookmarkStart w:id="67" w:name="TestC"/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05" w:dyaOrig="405" w14:anchorId="2EB48597">
                <v:shape id="_x0000_i8727" type="#_x0000_t75" style="width:50.25pt;height:20.95pt" o:ole="">
                  <v:imagedata r:id="rId394" o:title=""/>
                </v:shape>
                <o:OLEObject Type="Embed" ProgID="Equation.DSMT4" ShapeID="_x0000_i8727" DrawAspect="Content" ObjectID="_1689707281" r:id="rId395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67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bookmarkStart w:id="68" w:name="TestD"/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5E75B7E9">
                <v:shape id="_x0000_i8728" type="#_x0000_t75" style="width:51.05pt;height:20.95pt" o:ole="">
                  <v:imagedata r:id="rId396" o:title=""/>
                </v:shape>
                <o:OLEObject Type="Embed" ProgID="Equation.DSMT4" ShapeID="_x0000_i8728" DrawAspect="Content" ObjectID="_1689707282" r:id="rId397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68"/>
          </w:p>
          <w:p w14:paraId="53099F64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3334A77B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609DF98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3D38FC1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63EA82C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35B89953" w14:textId="77777777" w:rsidTr="00E82AA2">
        <w:tc>
          <w:tcPr>
            <w:tcW w:w="6057" w:type="dxa"/>
            <w:shd w:val="clear" w:color="auto" w:fill="auto"/>
          </w:tcPr>
          <w:p w14:paraId="700F40F1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6:</w: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Tính tổng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85" w14:anchorId="651D5F7A">
                <v:shape id="_x0000_i8751" type="#_x0000_t75" style="width:10.9pt;height:14.25pt" o:ole="">
                  <v:imagedata r:id="rId143" o:title=""/>
                </v:shape>
                <o:OLEObject Type="Embed" ProgID="Equation.DSMT4" ShapeID="_x0000_i8751" DrawAspect="Content" ObjectID="_1689707283" r:id="rId39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của tất cả các nghiệm nguyên của hệ bất phương trình </w:t>
            </w:r>
            <w:r w:rsidRPr="00E82AA2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005" w:dyaOrig="720" w14:anchorId="32E4B27F">
                <v:shape id="_x0000_i8752" type="#_x0000_t75" style="width:50.25pt;height:36.85pt" o:ole="">
                  <v:imagedata r:id="rId145" o:title=""/>
                </v:shape>
                <o:OLEObject Type="Embed" ProgID="Equation.DSMT4" ShapeID="_x0000_i8752" DrawAspect="Content" ObjectID="_1689707284" r:id="rId399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143B4AF3" w14:textId="77777777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0AA0908D">
                <v:shape id="_x0000_i8753" type="#_x0000_t75" style="width:28.45pt;height:14.25pt" o:ole="">
                  <v:imagedata r:id="rId147" o:title=""/>
                </v:shape>
                <o:OLEObject Type="Embed" ProgID="Equation.DSMT4" ShapeID="_x0000_i8753" DrawAspect="Content" ObjectID="_1689707285" r:id="rId40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4CD61F9A">
                <v:shape id="_x0000_i8754" type="#_x0000_t75" style="width:29.3pt;height:14.25pt" o:ole="">
                  <v:imagedata r:id="rId149" o:title=""/>
                </v:shape>
                <o:OLEObject Type="Embed" ProgID="Equation.DSMT4" ShapeID="_x0000_i8754" DrawAspect="Content" ObjectID="_1689707286" r:id="rId401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C.</w:t>
            </w:r>
            <w:r w:rsidRPr="00E82AA2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4D87417E">
                <v:shape id="_x0000_i8755" type="#_x0000_t75" style="width:33.5pt;height:14.25pt" o:ole="">
                  <v:imagedata r:id="rId151" o:title=""/>
                </v:shape>
                <o:OLEObject Type="Embed" ProgID="Equation.DSMT4" ShapeID="_x0000_i8755" DrawAspect="Content" ObjectID="_1689707287" r:id="rId40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sz w:val="24"/>
                <w:szCs w:val="24"/>
                <w:lang w:val="vi-VN"/>
              </w:rPr>
              <w:t>Không xác định được.</w:t>
            </w:r>
          </w:p>
          <w:p w14:paraId="41B7073F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259DD3DB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2D5357A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87156A6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F15E329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4512777C" w14:textId="77777777" w:rsidTr="00E82AA2">
        <w:tc>
          <w:tcPr>
            <w:tcW w:w="6057" w:type="dxa"/>
            <w:shd w:val="clear" w:color="auto" w:fill="auto"/>
          </w:tcPr>
          <w:p w14:paraId="05DEE1B1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Số nghiệm nguyên của hệ bất phương trình </w:t>
            </w:r>
            <w:r w:rsidRPr="00E82AA2">
              <w:rPr>
                <w:rFonts w:ascii="Chu Van An" w:hAnsi="Chu Van An" w:cs="Chu Van An"/>
                <w:position w:val="-60"/>
                <w:sz w:val="24"/>
                <w:szCs w:val="24"/>
              </w:rPr>
              <w:object w:dxaOrig="1680" w:dyaOrig="1305" w14:anchorId="58E863DA">
                <v:shape id="_x0000_i8756" type="#_x0000_t75" style="width:84.55pt;height:65.3pt" o:ole="">
                  <v:imagedata r:id="rId261" o:title=""/>
                </v:shape>
                <o:OLEObject Type="Embed" ProgID="Equation.DSMT4" ShapeID="_x0000_i8756" DrawAspect="Content" ObjectID="_1689707288" r:id="rId403"/>
              </w:object>
            </w:r>
          </w:p>
          <w:p w14:paraId="5285034A" w14:textId="77777777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285" w14:anchorId="664B7D4E">
                <v:shape id="_x0000_i8757" type="#_x0000_t75" style="width:9.2pt;height:14.25pt" o:ole="">
                  <v:imagedata r:id="rId263" o:title=""/>
                </v:shape>
                <o:OLEObject Type="Embed" ProgID="Equation.DSMT4" ShapeID="_x0000_i8757" DrawAspect="Content" ObjectID="_1689707289" r:id="rId40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40" w14:anchorId="791314BD">
                <v:shape id="_x0000_i8758" type="#_x0000_t75" style="width:9.2pt;height:12.55pt" o:ole="">
                  <v:imagedata r:id="rId265" o:title=""/>
                </v:shape>
                <o:OLEObject Type="Embed" ProgID="Equation.DSMT4" ShapeID="_x0000_i8758" DrawAspect="Content" ObjectID="_1689707290" r:id="rId405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2AA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40" w14:anchorId="6C0F9D14">
                <v:shape id="_x0000_i8759" type="#_x0000_t75" style="width:9.2pt;height:12.55pt" o:ole="">
                  <v:imagedata r:id="rId267" o:title=""/>
                </v:shape>
                <o:OLEObject Type="Embed" ProgID="Equation.DSMT4" ShapeID="_x0000_i8759" DrawAspect="Content" ObjectID="_1689707291" r:id="rId40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35" w:dyaOrig="240" w14:anchorId="2E0A0360">
                <v:shape id="_x0000_i8760" type="#_x0000_t75" style="width:6.7pt;height:12.55pt" o:ole="">
                  <v:imagedata r:id="rId269" o:title=""/>
                </v:shape>
                <o:OLEObject Type="Embed" ProgID="Equation.DSMT4" ShapeID="_x0000_i8760" DrawAspect="Content" ObjectID="_1689707292" r:id="rId407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3DC0C5E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>Lời giải</w:t>
            </w:r>
          </w:p>
          <w:p w14:paraId="3BD34DDC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lastRenderedPageBreak/>
              <w:t>Chọn D</w:t>
            </w:r>
          </w:p>
          <w:p w14:paraId="345ED75A" w14:textId="77777777" w:rsidR="00E82AA2" w:rsidRPr="00E82AA2" w:rsidRDefault="00E82AA2" w:rsidP="0057116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Ta có: </w:t>
            </w:r>
            <w:r w:rsidRPr="00E82AA2">
              <w:rPr>
                <w:rFonts w:ascii="Chu Van An" w:hAnsi="Chu Van An" w:cs="Chu Van An"/>
                <w:position w:val="-60"/>
                <w:sz w:val="24"/>
                <w:szCs w:val="24"/>
              </w:rPr>
              <w:object w:dxaOrig="1680" w:dyaOrig="1305" w14:anchorId="51303E22">
                <v:shape id="_x0000_i8761" type="#_x0000_t75" style="width:84.55pt;height:65.3pt" o:ole="">
                  <v:imagedata r:id="rId261" o:title=""/>
                </v:shape>
                <o:OLEObject Type="Embed" ProgID="Equation.DSMT4" ShapeID="_x0000_i8761" DrawAspect="Content" ObjectID="_1689707293" r:id="rId408"/>
              </w:object>
            </w:r>
            <w:r w:rsidRPr="00E82AA2">
              <w:rPr>
                <w:rFonts w:ascii="Chu Van An" w:hAnsi="Chu Van An" w:cs="Chu Van An"/>
                <w:position w:val="-60"/>
                <w:sz w:val="24"/>
                <w:szCs w:val="24"/>
              </w:rPr>
              <w:object w:dxaOrig="2295" w:dyaOrig="1305" w14:anchorId="42CC8A66">
                <v:shape id="_x0000_i8762" type="#_x0000_t75" style="width:114.7pt;height:65.3pt" o:ole="">
                  <v:imagedata r:id="rId272" o:title=""/>
                </v:shape>
                <o:OLEObject Type="Embed" ProgID="Equation.DSMT4" ShapeID="_x0000_i8762" DrawAspect="Content" ObjectID="_1689707294" r:id="rId409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57856C9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Số nghiệm nguyên của hệ bất phương trình là </w:t>
            </w:r>
            <w:r w:rsidRPr="00E82AA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35" w:dyaOrig="240" w14:anchorId="3BE6420C">
                <v:shape id="_x0000_i8763" type="#_x0000_t75" style="width:6.7pt;height:12.55pt" o:ole="">
                  <v:imagedata r:id="rId274" o:title=""/>
                </v:shape>
                <o:OLEObject Type="Embed" ProgID="Equation.DSMT4" ShapeID="_x0000_i8763" DrawAspect="Content" ObjectID="_1689707295" r:id="rId41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4A6349C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573D2B79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60B9A2E3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CAAC7D0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EC05F3D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4F3C6AFD" w14:textId="77777777" w:rsidTr="00E82AA2">
        <w:tc>
          <w:tcPr>
            <w:tcW w:w="6057" w:type="dxa"/>
            <w:shd w:val="clear" w:color="auto" w:fill="auto"/>
          </w:tcPr>
          <w:p w14:paraId="707E9F18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33CC"/>
                <w:sz w:val="24"/>
                <w:szCs w:val="24"/>
                <w:lang w:val="nl-NL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8:</w: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Gọi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225" w:dyaOrig="300" w14:anchorId="0B809BC8">
                <v:shape id="_x0000_i8764" type="#_x0000_t75" style="width:10.9pt;height:15.05pt" o:ole="">
                  <v:imagedata r:id="rId411" o:title=""/>
                </v:shape>
                <o:OLEObject Type="Embed" ProgID="Equation.DSMT4" ShapeID="_x0000_i8764" DrawAspect="Content" ObjectID="_1689707296" r:id="rId41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là tập hợp các số nguyên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195" w:dyaOrig="225" w14:anchorId="5FE4FDD4">
                <v:shape id="_x0000_i8765" type="#_x0000_t75" style="width:9.2pt;height:10.9pt" o:ole="">
                  <v:imagedata r:id="rId413" o:title=""/>
                </v:shape>
                <o:OLEObject Type="Embed" ProgID="Equation.DSMT4" ShapeID="_x0000_i8765" DrawAspect="Content" ObjectID="_1689707297" r:id="rId41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thỏa mãn </w:t>
            </w:r>
            <w:r w:rsidRPr="00E82AA2">
              <w:rPr>
                <w:rFonts w:ascii="Chu Van An" w:hAnsi="Chu Van An" w:cs="Chu Van An"/>
                <w:position w:val="-30"/>
                <w:sz w:val="24"/>
                <w:szCs w:val="24"/>
                <w:lang w:val="nl-NL"/>
              </w:rPr>
              <w:object w:dxaOrig="1545" w:dyaOrig="720" w14:anchorId="6EEA945D">
                <v:shape id="_x0000_i8766" type="#_x0000_t75" style="width:77.85pt;height:36.85pt" o:ole="">
                  <v:imagedata r:id="rId415" o:title=""/>
                </v:shape>
                <o:OLEObject Type="Embed" ProgID="Equation.DSMT4" ShapeID="_x0000_i8766" DrawAspect="Content" ObjectID="_1689707298" r:id="rId41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. Số phần tử của tập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225" w:dyaOrig="300" w14:anchorId="384AB8A2">
                <v:shape id="_x0000_i8767" type="#_x0000_t75" style="width:10.9pt;height:15.05pt" o:ole="">
                  <v:imagedata r:id="rId417" o:title=""/>
                </v:shape>
                <o:OLEObject Type="Embed" ProgID="Equation.DSMT4" ShapeID="_x0000_i8767" DrawAspect="Content" ObjectID="_1689707299" r:id="rId41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là</w:t>
            </w:r>
          </w:p>
          <w:p w14:paraId="44AA4DC2" w14:textId="77777777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0033CC"/>
                <w:sz w:val="24"/>
                <w:szCs w:val="24"/>
                <w:lang w:val="nl-NL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300" w14:anchorId="2599FAA4">
                <v:shape id="_x0000_i8768" type="#_x0000_t75" style="width:9.2pt;height:15.05pt" o:ole="">
                  <v:imagedata r:id="rId419" o:title=""/>
                </v:shape>
                <o:OLEObject Type="Embed" ProgID="Equation.DSMT4" ShapeID="_x0000_i8768" DrawAspect="Content" ObjectID="_1689707300" r:id="rId42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300" w14:anchorId="1F312C9D">
                <v:shape id="_x0000_i8769" type="#_x0000_t75" style="width:9.2pt;height:15.05pt" o:ole="">
                  <v:imagedata r:id="rId421" o:title=""/>
                </v:shape>
                <o:OLEObject Type="Embed" ProgID="Equation.DSMT4" ShapeID="_x0000_i8769" DrawAspect="Content" ObjectID="_1689707301" r:id="rId42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300" w14:anchorId="3C893E01">
                <v:shape id="_x0000_i8770" type="#_x0000_t75" style="width:9.2pt;height:15.05pt" o:ole="">
                  <v:imagedata r:id="rId423" o:title=""/>
                </v:shape>
                <o:OLEObject Type="Embed" ProgID="Equation.DSMT4" ShapeID="_x0000_i8770" DrawAspect="Content" ObjectID="_1689707302" r:id="rId42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D.  </w:t>
            </w:r>
            <w:r w:rsidRPr="00E82AA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70" w14:anchorId="781C8453">
                <v:shape id="_x0000_i8771" type="#_x0000_t75" style="width:9.2pt;height:13.4pt" o:ole="">
                  <v:imagedata r:id="rId425" o:title=""/>
                </v:shape>
                <o:OLEObject Type="Embed" ProgID="Equation.DSMT4" ShapeID="_x0000_i8771" DrawAspect="Content" ObjectID="_1689707303" r:id="rId42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475F6FF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4C91879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60B04AC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FBEEE08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ABEA7EA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5CA277B3" w14:textId="77777777" w:rsidTr="00E82AA2">
        <w:tc>
          <w:tcPr>
            <w:tcW w:w="6057" w:type="dxa"/>
            <w:shd w:val="clear" w:color="auto" w:fill="auto"/>
          </w:tcPr>
          <w:p w14:paraId="5BE1417A" w14:textId="4FC88E9C" w:rsidR="00E82AA2" w:rsidRPr="00E82AA2" w:rsidRDefault="00E82AA2" w:rsidP="00571164">
            <w:pPr>
              <w:spacing w:line="276" w:lineRule="auto"/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bookmarkStart w:id="69" w:name="TestQ_0"/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Tập nghiệm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70" w14:anchorId="790D6DCB">
                <v:shape id="_x0000_i8772" type="#_x0000_t75" style="width:10.05pt;height:13.4pt" o:ole="">
                  <v:imagedata r:id="rId249" o:title=""/>
                </v:shape>
                <o:OLEObject Type="Embed" ProgID="Equation.DSMT4" ShapeID="_x0000_i8772" DrawAspect="Content" ObjectID="_1689707304" r:id="rId427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của hệ bất phương trình </w:t>
            </w:r>
            <w:r w:rsidRPr="00E82AA2">
              <w:rPr>
                <w:rFonts w:ascii="Chu Van An" w:eastAsia="Times New Roman" w:hAnsi="Chu Van An" w:cs="Chu Van An"/>
                <w:position w:val="-36"/>
                <w:sz w:val="24"/>
                <w:szCs w:val="24"/>
              </w:rPr>
              <w:object w:dxaOrig="1620" w:dyaOrig="840" w14:anchorId="1339F883">
                <v:shape id="_x0000_i8773" type="#_x0000_t75" style="width:81.2pt;height:41.85pt" o:ole="">
                  <v:imagedata r:id="rId428" o:title=""/>
                </v:shape>
                <o:OLEObject Type="Embed" ProgID="Equation.DSMT4" ShapeID="_x0000_i8773" DrawAspect="Content" ObjectID="_1689707305" r:id="rId429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  <w:bookmarkEnd w:id="69"/>
          </w:p>
          <w:p w14:paraId="6B99CFCB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bookmarkStart w:id="70" w:name="TestA_0"/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50" w:dyaOrig="390" w14:anchorId="31FF857E">
                <v:shape id="_x0000_i8721" type="#_x0000_t75" style="width:52.75pt;height:19.25pt" o:ole="">
                  <v:imagedata r:id="rId430" o:title=""/>
                </v:shape>
                <o:OLEObject Type="Embed" ProgID="Equation.DSMT4" ShapeID="_x0000_i8721" DrawAspect="Content" ObjectID="_1689707306" r:id="rId431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70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bookmarkStart w:id="71" w:name="TestB_0"/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50" w:dyaOrig="390" w14:anchorId="32B10CB0">
                <v:shape id="_x0000_i8722" type="#_x0000_t75" style="width:52.75pt;height:19.25pt" o:ole="">
                  <v:imagedata r:id="rId432" o:title=""/>
                </v:shape>
                <o:OLEObject Type="Embed" ProgID="Equation.DSMT4" ShapeID="_x0000_i8722" DrawAspect="Content" ObjectID="_1689707307" r:id="rId433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71"/>
          </w:p>
          <w:p w14:paraId="06C57CDC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bookmarkStart w:id="72" w:name="TestC_0"/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80" w:dyaOrig="390" w14:anchorId="4D409494">
                <v:shape id="_x0000_i8723" type="#_x0000_t75" style="width:54.4pt;height:19.25pt" o:ole="">
                  <v:imagedata r:id="rId434" o:title=""/>
                </v:shape>
                <o:OLEObject Type="Embed" ProgID="Equation.DSMT4" ShapeID="_x0000_i8723" DrawAspect="Content" ObjectID="_1689707308" r:id="rId435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72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bookmarkStart w:id="73" w:name="TestD_0"/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50" w:dyaOrig="390" w14:anchorId="4190C709">
                <v:shape id="_x0000_i8724" type="#_x0000_t75" style="width:52.75pt;height:19.25pt" o:ole="">
                  <v:imagedata r:id="rId436" o:title=""/>
                </v:shape>
                <o:OLEObject Type="Embed" ProgID="Equation.DSMT4" ShapeID="_x0000_i8724" DrawAspect="Content" ObjectID="_1689707309" r:id="rId437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73"/>
          </w:p>
          <w:p w14:paraId="6153BCCA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647E8C6A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5DDA216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2A00F32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173A58A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64C95E0D" w14:textId="77777777" w:rsidTr="00E82AA2">
        <w:tc>
          <w:tcPr>
            <w:tcW w:w="6057" w:type="dxa"/>
            <w:shd w:val="clear" w:color="auto" w:fill="auto"/>
          </w:tcPr>
          <w:p w14:paraId="5FD6F354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eastAsia="MS Mincho" w:hAnsi="Chu Van An" w:cs="Chu Van An"/>
                <w:sz w:val="24"/>
                <w:szCs w:val="24"/>
              </w:rPr>
            </w:pPr>
            <w:r w:rsidRPr="00E82AA2">
              <w:rPr>
                <w:rFonts w:ascii="Chu Van An" w:eastAsia="MS Mincho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E82AA2">
              <w:rPr>
                <w:rFonts w:ascii="Chu Van An" w:eastAsia="MS Mincho" w:hAnsi="Chu Van An" w:cs="Chu Van An"/>
                <w:sz w:val="24"/>
                <w:szCs w:val="24"/>
              </w:rPr>
              <w:t>Tìm số nghiệm nguyên của hệ bất phương trình</w:t>
            </w:r>
            <w:r w:rsidRPr="00E82AA2">
              <w:rPr>
                <w:rFonts w:ascii="Chu Van An" w:eastAsia="MS Mincho" w:hAnsi="Chu Van An" w:cs="Chu Van An"/>
                <w:i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MS Mincho" w:hAnsi="Chu Van An" w:cs="Chu Van An"/>
                <w:i/>
                <w:position w:val="-46"/>
                <w:sz w:val="24"/>
                <w:szCs w:val="24"/>
              </w:rPr>
              <w:object w:dxaOrig="1770" w:dyaOrig="1020" w14:anchorId="6A3072DE">
                <v:shape id="_x0000_i8774" type="#_x0000_t75" style="width:88.75pt;height:51.05pt" o:ole="">
                  <v:imagedata r:id="rId438" o:title=""/>
                </v:shape>
                <o:OLEObject Type="Embed" ProgID="Equation.DSMT4" ShapeID="_x0000_i8774" DrawAspect="Content" ObjectID="_1689707310" r:id="rId439"/>
              </w:object>
            </w:r>
            <w:r w:rsidRPr="00E82AA2">
              <w:rPr>
                <w:rFonts w:ascii="Chu Van An" w:eastAsia="MS Mincho" w:hAnsi="Chu Van An" w:cs="Chu Van An"/>
                <w:sz w:val="24"/>
                <w:szCs w:val="24"/>
              </w:rPr>
              <w:t>.</w:t>
            </w:r>
          </w:p>
          <w:p w14:paraId="5441CD88" w14:textId="77777777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eastAsia="MS Mincho" w:hAnsi="Chu Van An" w:cs="Chu Van An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MS Mincho" w:hAnsi="Chu Van An" w:cs="Chu Van An"/>
                <w:color w:val="FF0000"/>
                <w:position w:val="-6"/>
                <w:sz w:val="24"/>
                <w:szCs w:val="24"/>
              </w:rPr>
              <w:object w:dxaOrig="210" w:dyaOrig="285" w14:anchorId="5FB39D3E">
                <v:shape id="_x0000_i8775" type="#_x0000_t75" style="width:10.05pt;height:14.25pt" o:ole="">
                  <v:imagedata r:id="rId440" o:title=""/>
                </v:shape>
                <o:OLEObject Type="Embed" ProgID="Equation.DSMT4" ShapeID="_x0000_i8775" DrawAspect="Content" ObjectID="_1689707311" r:id="rId441"/>
              </w:object>
            </w:r>
            <w:r w:rsidRPr="00E82AA2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eastAsia="MS Mincho" w:hAnsi="Chu Van An" w:cs="Chu Van An"/>
                <w:color w:val="000000"/>
                <w:position w:val="-6"/>
                <w:sz w:val="24"/>
                <w:szCs w:val="24"/>
              </w:rPr>
              <w:object w:dxaOrig="195" w:dyaOrig="285" w14:anchorId="08A43143">
                <v:shape id="_x0000_i8776" type="#_x0000_t75" style="width:9.2pt;height:14.25pt" o:ole="">
                  <v:imagedata r:id="rId442" o:title=""/>
                </v:shape>
                <o:OLEObject Type="Embed" ProgID="Equation.DSMT4" ShapeID="_x0000_i8776" DrawAspect="Content" ObjectID="_1689707312" r:id="rId443"/>
              </w:object>
            </w:r>
            <w:r w:rsidRPr="00E82AA2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2AA2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Vô số.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eastAsia="MS Mincho" w:hAnsi="Chu Van An" w:cs="Chu Van An"/>
                <w:color w:val="000000"/>
                <w:position w:val="-4"/>
                <w:sz w:val="24"/>
                <w:szCs w:val="24"/>
              </w:rPr>
              <w:object w:dxaOrig="210" w:dyaOrig="270" w14:anchorId="1E0293BC">
                <v:shape id="_x0000_i8777" type="#_x0000_t75" style="width:10.05pt;height:13.4pt" o:ole="">
                  <v:imagedata r:id="rId444" o:title=""/>
                </v:shape>
                <o:OLEObject Type="Embed" ProgID="Equation.DSMT4" ShapeID="_x0000_i8777" DrawAspect="Content" ObjectID="_1689707313" r:id="rId445"/>
              </w:object>
            </w:r>
            <w:r w:rsidRPr="00E82AA2">
              <w:rPr>
                <w:rFonts w:ascii="Chu Van An" w:eastAsia="MS Mincho" w:hAnsi="Chu Van An" w:cs="Chu Van An"/>
                <w:color w:val="000000"/>
                <w:sz w:val="24"/>
                <w:szCs w:val="24"/>
              </w:rPr>
              <w:t>.</w:t>
            </w:r>
          </w:p>
          <w:p w14:paraId="7B76C972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171B21F6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6F2A47A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59C8216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0374E7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6BED0785" w14:textId="77777777" w:rsidTr="00E82AA2">
        <w:tc>
          <w:tcPr>
            <w:tcW w:w="6057" w:type="dxa"/>
            <w:shd w:val="clear" w:color="auto" w:fill="auto"/>
          </w:tcPr>
          <w:p w14:paraId="1C2A157B" w14:textId="1CA43597" w:rsidR="00E82AA2" w:rsidRPr="00E82AA2" w:rsidRDefault="00E82AA2" w:rsidP="00571164">
            <w:pPr>
              <w:spacing w:line="276" w:lineRule="auto"/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bookmarkStart w:id="74" w:name="TestQ_0_0"/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E82AA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Tập nghiệm của hệ bất phương trình </w:t>
            </w:r>
            <w:r w:rsidRPr="00E82AA2">
              <w:rPr>
                <w:rFonts w:ascii="Chu Van An" w:eastAsia="Times New Roman" w:hAnsi="Chu Van An" w:cs="Chu Van An"/>
                <w:position w:val="-30"/>
                <w:sz w:val="24"/>
                <w:szCs w:val="24"/>
                <w:lang w:val="vi-VN"/>
              </w:rPr>
              <w:object w:dxaOrig="1125" w:dyaOrig="720" w14:anchorId="63EA5635">
                <v:shape id="_x0000_i8778" type="#_x0000_t75" style="width:56.1pt;height:36.85pt" o:ole="">
                  <v:imagedata r:id="rId446" o:title=""/>
                </v:shape>
                <o:OLEObject Type="Embed" ProgID="Equation.DSMT4" ShapeID="_x0000_i8778" DrawAspect="Content" ObjectID="_1689707314" r:id="rId447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là:</w:t>
            </w:r>
            <w:bookmarkEnd w:id="74"/>
          </w:p>
          <w:p w14:paraId="1586E21C" w14:textId="77777777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E82AA2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bookmarkStart w:id="75" w:name="TestA_0_0"/>
            <w:r w:rsidRPr="00E82AA2">
              <w:rPr>
                <w:rFonts w:ascii="Chu Van An" w:eastAsia="Times New Roman" w:hAnsi="Chu Van An" w:cs="Chu Van An"/>
                <w:b/>
                <w:position w:val="-28"/>
                <w:sz w:val="24"/>
                <w:szCs w:val="24"/>
              </w:rPr>
              <w:object w:dxaOrig="795" w:dyaOrig="675" w14:anchorId="2FFA10F6">
                <v:shape id="_x0000_i8717" type="#_x0000_t75" style="width:40.2pt;height:33.5pt" o:ole="">
                  <v:imagedata r:id="rId448" o:title=""/>
                </v:shape>
                <o:OLEObject Type="Embed" ProgID="Equation.DSMT4" ShapeID="_x0000_i8717" DrawAspect="Content" ObjectID="_1689707315" r:id="rId449"/>
              </w:object>
            </w:r>
            <w:r w:rsidRPr="00E82AA2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.</w:t>
            </w:r>
            <w:bookmarkEnd w:id="75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bookmarkStart w:id="76" w:name="TestB_0_0"/>
            <w:r w:rsidRPr="00E82AA2">
              <w:rPr>
                <w:rFonts w:ascii="Chu Van An" w:eastAsia="Times New Roman" w:hAnsi="Chu Van An" w:cs="Chu Van An"/>
                <w:b/>
                <w:position w:val="-28"/>
                <w:sz w:val="24"/>
                <w:szCs w:val="24"/>
              </w:rPr>
              <w:object w:dxaOrig="810" w:dyaOrig="675" w14:anchorId="276981D0">
                <v:shape id="_x0000_i8718" type="#_x0000_t75" style="width:40.2pt;height:33.5pt" o:ole="">
                  <v:imagedata r:id="rId450" o:title=""/>
                </v:shape>
                <o:OLEObject Type="Embed" ProgID="Equation.DSMT4" ShapeID="_x0000_i8718" DrawAspect="Content" ObjectID="_1689707316" r:id="rId451"/>
              </w:object>
            </w:r>
            <w:r w:rsidRPr="00E82AA2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.</w:t>
            </w:r>
            <w:bookmarkEnd w:id="76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bookmarkStart w:id="77" w:name="TestC_0_0"/>
            <w:r w:rsidRPr="00E82AA2">
              <w:rPr>
                <w:rFonts w:ascii="Chu Van An" w:eastAsia="Times New Roman" w:hAnsi="Chu Van An" w:cs="Chu Van An"/>
                <w:b/>
                <w:position w:val="-28"/>
                <w:sz w:val="24"/>
                <w:szCs w:val="24"/>
              </w:rPr>
              <w:object w:dxaOrig="810" w:dyaOrig="675" w14:anchorId="15A5D73D">
                <v:shape id="_x0000_i8719" type="#_x0000_t75" style="width:40.2pt;height:33.5pt" o:ole="">
                  <v:imagedata r:id="rId452" o:title=""/>
                </v:shape>
                <o:OLEObject Type="Embed" ProgID="Equation.DSMT4" ShapeID="_x0000_i8719" DrawAspect="Content" ObjectID="_1689707317" r:id="rId453"/>
              </w:object>
            </w:r>
            <w:r w:rsidRPr="00E82AA2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.</w:t>
            </w:r>
            <w:bookmarkEnd w:id="77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bookmarkStart w:id="78" w:name="TestD_0_0"/>
            <w:r w:rsidRPr="00E82AA2">
              <w:rPr>
                <w:rFonts w:ascii="Chu Van An" w:eastAsia="Times New Roman" w:hAnsi="Chu Van An" w:cs="Chu Van An"/>
                <w:b/>
                <w:position w:val="-28"/>
                <w:sz w:val="24"/>
                <w:szCs w:val="24"/>
              </w:rPr>
              <w:object w:dxaOrig="795" w:dyaOrig="675" w14:anchorId="163F0E5D">
                <v:shape id="_x0000_i8720" type="#_x0000_t75" style="width:40.2pt;height:33.5pt" o:ole="">
                  <v:imagedata r:id="rId454" o:title=""/>
                </v:shape>
                <o:OLEObject Type="Embed" ProgID="Equation.DSMT4" ShapeID="_x0000_i8720" DrawAspect="Content" ObjectID="_1689707318" r:id="rId455"/>
              </w:object>
            </w:r>
            <w:r w:rsidRPr="00E82AA2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.</w:t>
            </w:r>
            <w:bookmarkEnd w:id="78"/>
          </w:p>
          <w:p w14:paraId="729CF827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0AE8E1EA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32F774C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F00554E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AD5821A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5AEA4E4E" w14:textId="77777777" w:rsidTr="00E82AA2">
        <w:tc>
          <w:tcPr>
            <w:tcW w:w="6057" w:type="dxa"/>
            <w:shd w:val="clear" w:color="auto" w:fill="auto"/>
          </w:tcPr>
          <w:p w14:paraId="7F465EB1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  <w:t>Câu 12:</w: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Tập nghiệm </w:t>
            </w:r>
            <w:r w:rsidRPr="00E82AA2">
              <w:rPr>
                <w:rFonts w:ascii="Chu Van An" w:hAnsi="Chu Van An" w:cs="Chu Van An"/>
                <w:position w:val="-6"/>
              </w:rPr>
              <w:object w:dxaOrig="225" w:dyaOrig="285" w14:anchorId="0C16B90A">
                <v:shape id="_x0000_i8779" type="#_x0000_t75" style="width:10.9pt;height:14.25pt" o:ole="">
                  <v:imagedata r:id="rId456" o:title=""/>
                </v:shape>
                <o:OLEObject Type="Embed" ProgID="Equation.DSMT4" ShapeID="_x0000_i8779" DrawAspect="Content" ObjectID="_1689707319" r:id="rId457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của bất phương trình </w:t>
            </w:r>
            <w:r w:rsidRPr="00E82AA2">
              <w:rPr>
                <w:rFonts w:ascii="Chu Van An" w:hAnsi="Chu Van An" w:cs="Chu Van An"/>
                <w:position w:val="-24"/>
              </w:rPr>
              <w:object w:dxaOrig="1140" w:dyaOrig="615" w14:anchorId="5EC57166">
                <v:shape id="_x0000_i8780" type="#_x0000_t75" style="width:56.95pt;height:31pt" o:ole="">
                  <v:imagedata r:id="rId458" o:title=""/>
                </v:shape>
                <o:OLEObject Type="Embed" ProgID="Equation.DSMT4" ShapeID="_x0000_i8780" DrawAspect="Content" ObjectID="_1689707320" r:id="rId459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là:</w:t>
            </w:r>
          </w:p>
          <w:p w14:paraId="49ABA35D" w14:textId="77777777" w:rsidR="00E82AA2" w:rsidRPr="00E82AA2" w:rsidRDefault="00E82AA2" w:rsidP="0057116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E82AA2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2355" w:dyaOrig="690" w14:anchorId="579C3BCE">
                <v:shape id="_x0000_i8781" type="#_x0000_t75" style="width:118.05pt;height:34.35pt" o:ole="">
                  <v:imagedata r:id="rId460" o:title=""/>
                </v:shape>
                <o:OLEObject Type="Embed" ProgID="Equation.DSMT4" ShapeID="_x0000_i8781" DrawAspect="Content" ObjectID="_1689707321" r:id="rId461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E82AA2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2355" w:dyaOrig="690" w14:anchorId="1FAF414D">
                <v:shape id="_x0000_i8782" type="#_x0000_t75" style="width:118.05pt;height:34.35pt" o:ole="">
                  <v:imagedata r:id="rId462" o:title=""/>
                </v:shape>
                <o:OLEObject Type="Embed" ProgID="Equation.DSMT4" ShapeID="_x0000_i8782" DrawAspect="Content" ObjectID="_1689707322" r:id="rId463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8A6F263" w14:textId="77777777" w:rsidR="00E82AA2" w:rsidRPr="00E82AA2" w:rsidRDefault="00E82AA2" w:rsidP="00571164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ab/>
              <w:t>C.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E82AA2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2325" w:dyaOrig="690" w14:anchorId="2168FD4B">
                <v:shape id="_x0000_i8783" type="#_x0000_t75" style="width:115.55pt;height:34.35pt" o:ole="">
                  <v:imagedata r:id="rId464" o:title=""/>
                </v:shape>
                <o:OLEObject Type="Embed" ProgID="Equation.DSMT4" ShapeID="_x0000_i8783" DrawAspect="Content" ObjectID="_1689707323" r:id="rId465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200" w:dyaOrig="690" w14:anchorId="53C9E350">
                <v:shape id="_x0000_i8784" type="#_x0000_t75" style="width:60.3pt;height:34.35pt" o:ole="">
                  <v:imagedata r:id="rId466" o:title=""/>
                </v:shape>
                <o:OLEObject Type="Embed" ProgID="Equation.DSMT4" ShapeID="_x0000_i8784" DrawAspect="Content" ObjectID="_1689707324" r:id="rId467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7ADA45F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7B879345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1B29B83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A8C595D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54D20A5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2003D9A4" w14:textId="77777777" w:rsidTr="00E82AA2">
        <w:tc>
          <w:tcPr>
            <w:tcW w:w="6057" w:type="dxa"/>
            <w:shd w:val="clear" w:color="auto" w:fill="auto"/>
          </w:tcPr>
          <w:p w14:paraId="69CAE38B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E82AA2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9" w:name="c13q"/>
            <w:bookmarkEnd w:id="79"/>
            <w:r w:rsidRPr="00E82AA2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13: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Hệ bất phương trình sau </w:t>
            </w:r>
            <w:r w:rsidRPr="00E82AA2">
              <w:rPr>
                <w:rFonts w:ascii="Chu Van An" w:hAnsi="Chu Van An" w:cs="Chu Van An"/>
                <w:position w:val="-68"/>
              </w:rPr>
              <w:object w:dxaOrig="1725" w:dyaOrig="1485" w14:anchorId="03224F54">
                <v:shape id="_x0000_i8785" type="#_x0000_t75" style="width:86.25pt;height:73.65pt" o:ole="">
                  <v:imagedata r:id="rId468" o:title=""/>
                </v:shape>
                <o:OLEObject Type="Embed" ProgID="Equation.DSMT4" ShapeID="_x0000_i8785" DrawAspect="Content" ObjectID="_1689707325" r:id="rId469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có tập nghiệm là:</w:t>
            </w:r>
          </w:p>
          <w:p w14:paraId="27884A34" w14:textId="77777777" w:rsidR="00E82AA2" w:rsidRPr="00E82AA2" w:rsidRDefault="00E82AA2" w:rsidP="00571164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80" w:name="c13a"/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95" w:dyaOrig="390" w14:anchorId="564A0622">
                <v:shape id="_x0000_i8786" type="#_x0000_t75" style="width:40.2pt;height:19.25pt" o:ole="">
                  <v:imagedata r:id="rId470" o:title=""/>
                </v:shape>
                <o:OLEObject Type="Embed" ProgID="Equation.DSMT4" ShapeID="_x0000_i8786" DrawAspect="Content" ObjectID="_1689707326" r:id="rId471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1" w:name="c13b"/>
            <w:bookmarkEnd w:id="80"/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85" w14:anchorId="70DA1E2B">
                <v:shape id="_x0000_i8787" type="#_x0000_t75" style="width:13.4pt;height:14.25pt" o:ole="">
                  <v:imagedata r:id="rId472" o:title=""/>
                </v:shape>
                <o:OLEObject Type="Embed" ProgID="Equation.DSMT4" ShapeID="_x0000_i8787" DrawAspect="Content" ObjectID="_1689707327" r:id="rId473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2" w:name="c13c"/>
            <w:bookmarkEnd w:id="81"/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2AA2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40" w:dyaOrig="405" w14:anchorId="7AC443F7">
                <v:shape id="_x0000_i8788" type="#_x0000_t75" style="width:26.8pt;height:20.95pt" o:ole="">
                  <v:imagedata r:id="rId474" o:title=""/>
                </v:shape>
                <o:OLEObject Type="Embed" ProgID="Equation.DSMT4" ShapeID="_x0000_i8788" DrawAspect="Content" ObjectID="_1689707328" r:id="rId475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3" w:name="c13d"/>
            <w:bookmarkEnd w:id="82"/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660" w:dyaOrig="705" w14:anchorId="56704DBF">
                <v:shape id="_x0000_i8789" type="#_x0000_t75" style="width:32.65pt;height:35.15pt" o:ole="">
                  <v:imagedata r:id="rId476" o:title=""/>
                </v:shape>
                <o:OLEObject Type="Embed" ProgID="Equation.DSMT4" ShapeID="_x0000_i8789" DrawAspect="Content" ObjectID="_1689707329" r:id="rId477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83"/>
          <w:p w14:paraId="32936649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5BC7DD9A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D8D4A0B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05E4D7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CCE4397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58056325" w14:textId="77777777" w:rsidTr="00E82AA2">
        <w:tc>
          <w:tcPr>
            <w:tcW w:w="6057" w:type="dxa"/>
            <w:shd w:val="clear" w:color="auto" w:fill="auto"/>
          </w:tcPr>
          <w:p w14:paraId="4EC11DA0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nl-NL"/>
              </w:rPr>
            </w:pPr>
            <w:r w:rsidRPr="00E82AA2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84" w:name="c14q"/>
            <w:bookmarkEnd w:id="84"/>
            <w:r w:rsidRPr="00E82AA2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nl-NL"/>
              </w:rPr>
              <w:t>14: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E82AA2">
              <w:rPr>
                <w:rFonts w:ascii="Chu Van An" w:hAnsi="Chu Van An" w:cs="Chu Van An"/>
                <w:position w:val="-6"/>
              </w:rPr>
              <w:object w:dxaOrig="225" w:dyaOrig="285" w14:anchorId="2D636B55">
                <v:shape id="_x0000_i8790" type="#_x0000_t75" style="width:10.9pt;height:14.25pt" o:ole="">
                  <v:imagedata r:id="rId478" o:title=""/>
                </v:shape>
                <o:OLEObject Type="Embed" ProgID="Equation.DSMT4" ShapeID="_x0000_i8790" DrawAspect="Content" ObjectID="_1689707330" r:id="rId479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là tập hợp các số nguyên </w:t>
            </w:r>
            <w:r w:rsidRPr="00E82AA2">
              <w:rPr>
                <w:rFonts w:ascii="Chu Van An" w:hAnsi="Chu Van An" w:cs="Chu Van An"/>
                <w:position w:val="-6"/>
              </w:rPr>
              <w:object w:dxaOrig="195" w:dyaOrig="225" w14:anchorId="5A1978A4">
                <v:shape id="_x0000_i8791" type="#_x0000_t75" style="width:9.2pt;height:10.9pt" o:ole="">
                  <v:imagedata r:id="rId480" o:title=""/>
                </v:shape>
                <o:OLEObject Type="Embed" ProgID="Equation.DSMT4" ShapeID="_x0000_i8791" DrawAspect="Content" ObjectID="_1689707331" r:id="rId481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thỏa mãn</w:t>
            </w:r>
            <w:r w:rsidRPr="00E82AA2">
              <w:rPr>
                <w:rFonts w:ascii="Chu Van An" w:hAnsi="Chu Van An" w:cs="Chu Van An"/>
                <w:position w:val="-30"/>
              </w:rPr>
              <w:object w:dxaOrig="1605" w:dyaOrig="720" w14:anchorId="1E360079">
                <v:shape id="_x0000_i8792" type="#_x0000_t75" style="width:80.35pt;height:36.85pt" o:ole="">
                  <v:imagedata r:id="rId482" o:title=""/>
                </v:shape>
                <o:OLEObject Type="Embed" ProgID="Equation.DSMT4" ShapeID="_x0000_i8792" DrawAspect="Content" ObjectID="_1689707332" r:id="rId483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. Số phần tử của tập </w:t>
            </w:r>
            <w:r w:rsidRPr="00E82AA2">
              <w:rPr>
                <w:rFonts w:ascii="Chu Van An" w:hAnsi="Chu Van An" w:cs="Chu Van An"/>
                <w:position w:val="-6"/>
              </w:rPr>
              <w:object w:dxaOrig="225" w:dyaOrig="285" w14:anchorId="18BCF415">
                <v:shape id="_x0000_i8793" type="#_x0000_t75" style="width:10.9pt;height:14.25pt" o:ole="">
                  <v:imagedata r:id="rId478" o:title=""/>
                </v:shape>
                <o:OLEObject Type="Embed" ProgID="Equation.DSMT4" ShapeID="_x0000_i8793" DrawAspect="Content" ObjectID="_1689707333" r:id="rId48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619A740A" w14:textId="77777777" w:rsidR="00E82AA2" w:rsidRPr="00E82AA2" w:rsidRDefault="00E82AA2" w:rsidP="00571164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85" w:name="c14a"/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nl-NL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85" w14:anchorId="23EC801B">
                <v:shape id="_x0000_i8794" type="#_x0000_t75" style="width:9.2pt;height:14.25pt" o:ole="">
                  <v:imagedata r:id="rId485" o:title=""/>
                </v:shape>
                <o:OLEObject Type="Embed" ProgID="Equation.DSMT4" ShapeID="_x0000_i8794" DrawAspect="Content" ObjectID="_1689707334" r:id="rId48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6" w:name="c14b"/>
            <w:bookmarkEnd w:id="85"/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85" w14:anchorId="42FB414F">
                <v:shape id="_x0000_i8795" type="#_x0000_t75" style="width:9.2pt;height:14.25pt" o:ole="">
                  <v:imagedata r:id="rId487" o:title=""/>
                </v:shape>
                <o:OLEObject Type="Embed" ProgID="Equation.DSMT4" ShapeID="_x0000_i8795" DrawAspect="Content" ObjectID="_1689707335" r:id="rId48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7" w:name="c14c"/>
            <w:bookmarkEnd w:id="86"/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285" w14:anchorId="3C0541B3">
                <v:shape id="_x0000_i8796" type="#_x0000_t75" style="width:9.2pt;height:14.25pt" o:ole="">
                  <v:imagedata r:id="rId489" o:title=""/>
                </v:shape>
                <o:OLEObject Type="Embed" ProgID="Equation.DSMT4" ShapeID="_x0000_i8796" DrawAspect="Content" ObjectID="_1689707336" r:id="rId49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8" w:name="c14d"/>
            <w:bookmarkEnd w:id="87"/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55" w14:anchorId="30B64D3D">
                <v:shape id="_x0000_i8797" type="#_x0000_t75" style="width:9.2pt;height:13.4pt" o:ole="">
                  <v:imagedata r:id="rId491" o:title=""/>
                </v:shape>
                <o:OLEObject Type="Embed" ProgID="Equation.DSMT4" ShapeID="_x0000_i8797" DrawAspect="Content" ObjectID="_1689707337" r:id="rId49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88"/>
          <w:p w14:paraId="7D629991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4AAA4C22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23782F5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6A792E0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5BA52C1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2D5AE606" w14:textId="77777777" w:rsidTr="00E82AA2">
        <w:tc>
          <w:tcPr>
            <w:tcW w:w="6057" w:type="dxa"/>
            <w:shd w:val="clear" w:color="auto" w:fill="auto"/>
          </w:tcPr>
          <w:p w14:paraId="61B962A6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89" w:name="c15q"/>
            <w:bookmarkEnd w:id="89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15: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Tập nghiệm của hệ bất phương trình </w:t>
            </w:r>
            <w:r w:rsidRPr="00E82AA2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560" w:dyaOrig="720" w14:anchorId="5CBDF580">
                <v:shape id="_x0000_i8798" type="#_x0000_t75" style="width:77.85pt;height:36.85pt" o:ole="">
                  <v:imagedata r:id="rId493" o:title=""/>
                </v:shape>
                <o:OLEObject Type="Embed" ProgID="Equation.DSMT4" ShapeID="_x0000_i8798" DrawAspect="Content" ObjectID="_1689707338" r:id="rId49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00A5CD6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0" w:name="c15a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95" w:dyaOrig="390" w14:anchorId="7E800F41">
                <v:shape id="_x0000_i8799" type="#_x0000_t75" style="width:55.25pt;height:19.25pt" o:ole="">
                  <v:imagedata r:id="rId495" o:title=""/>
                </v:shape>
                <o:OLEObject Type="Embed" ProgID="Equation.DSMT4" ShapeID="_x0000_i8799" DrawAspect="Content" ObjectID="_1689707339" r:id="rId49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1" w:name="c15b"/>
            <w:bookmarkEnd w:id="90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65" w:dyaOrig="390" w14:anchorId="11D63610">
                <v:shape id="_x0000_i8800" type="#_x0000_t75" style="width:53.6pt;height:19.25pt" o:ole="">
                  <v:imagedata r:id="rId497" o:title=""/>
                </v:shape>
                <o:OLEObject Type="Embed" ProgID="Equation.DSMT4" ShapeID="_x0000_i8800" DrawAspect="Content" ObjectID="_1689707340" r:id="rId49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898521C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2" w:name="c15c"/>
            <w:bookmarkEnd w:id="91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85" w:dyaOrig="390" w14:anchorId="61E4CA9E">
                <v:shape id="_x0000_i8801" type="#_x0000_t75" style="width:58.6pt;height:19.25pt" o:ole="">
                  <v:imagedata r:id="rId499" o:title=""/>
                </v:shape>
                <o:OLEObject Type="Embed" ProgID="Equation.DSMT4" ShapeID="_x0000_i8801" DrawAspect="Content" ObjectID="_1689707341" r:id="rId50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3" w:name="c15d"/>
            <w:bookmarkEnd w:id="92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30" w:dyaOrig="390" w14:anchorId="213E0231">
                <v:shape id="_x0000_i8802" type="#_x0000_t75" style="width:46.9pt;height:19.25pt" o:ole="">
                  <v:imagedata r:id="rId501" o:title=""/>
                </v:shape>
                <o:OLEObject Type="Embed" ProgID="Equation.DSMT4" ShapeID="_x0000_i8802" DrawAspect="Content" ObjectID="_1689707342" r:id="rId50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3"/>
          <w:p w14:paraId="1692EA3F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1D311FD9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09F7AB6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1335869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9D361C7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5F69ADE6" w14:textId="77777777" w:rsidTr="00E82AA2">
        <w:tc>
          <w:tcPr>
            <w:tcW w:w="6057" w:type="dxa"/>
            <w:shd w:val="clear" w:color="auto" w:fill="auto"/>
          </w:tcPr>
          <w:p w14:paraId="13372D64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94" w:name="c16q"/>
            <w:bookmarkEnd w:id="94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16:</w: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Tập nghiệm của hệ bất phương trình </w:t>
            </w:r>
            <w:r w:rsidRPr="00E82AA2">
              <w:rPr>
                <w:rFonts w:ascii="Chu Van An" w:eastAsia="Times New Roman" w:hAnsi="Chu Van An" w:cs="Chu Van An"/>
                <w:color w:val="000000"/>
                <w:position w:val="-30"/>
                <w:sz w:val="24"/>
                <w:szCs w:val="24"/>
              </w:rPr>
              <w:object w:dxaOrig="1560" w:dyaOrig="720" w14:anchorId="62E6CFC4">
                <v:shape id="_x0000_i8803" type="#_x0000_t75" style="width:77.85pt;height:36.85pt" o:ole="">
                  <v:imagedata r:id="rId503" o:title=""/>
                </v:shape>
                <o:OLEObject Type="Embed" ProgID="Equation.DSMT4" ShapeID="_x0000_i8803" DrawAspect="Content" ObjectID="_1689707343" r:id="rId504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là:</w:t>
            </w:r>
          </w:p>
          <w:p w14:paraId="46D50FCF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5" w:name="c16a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6AA5B493" wp14:editId="720D4AA2">
                  <wp:extent cx="685800" cy="257175"/>
                  <wp:effectExtent l="0" t="0" r="0" b="9525"/>
                  <wp:docPr id="2124573026" name="Picture 2124573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6" w:name="c16b"/>
            <w:bookmarkEnd w:id="95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02F523E3" wp14:editId="116E78D6">
                  <wp:extent cx="657225" cy="257175"/>
                  <wp:effectExtent l="0" t="0" r="9525" b="9525"/>
                  <wp:docPr id="2124573025" name="Picture 2124573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6CC5C6A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7" w:name="c16c"/>
            <w:bookmarkEnd w:id="96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2AA2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561E5427" wp14:editId="648F45AA">
                  <wp:extent cx="714375" cy="257175"/>
                  <wp:effectExtent l="0" t="0" r="9525" b="9525"/>
                  <wp:docPr id="2124573024" name="Picture 21245730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8" w:name="c16d"/>
            <w:bookmarkEnd w:id="97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6770815E" wp14:editId="621FE197">
                  <wp:extent cx="581025" cy="257175"/>
                  <wp:effectExtent l="0" t="0" r="9525" b="952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8"/>
          <w:p w14:paraId="1902395C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055F32CD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02C94AD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9507F26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02AA786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1C9A5EE1" w14:textId="77777777" w:rsidTr="00E82AA2">
        <w:tc>
          <w:tcPr>
            <w:tcW w:w="6057" w:type="dxa"/>
            <w:shd w:val="clear" w:color="auto" w:fill="auto"/>
          </w:tcPr>
          <w:p w14:paraId="744131CF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9" w:name="c17q"/>
            <w:bookmarkEnd w:id="99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17: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Hệ bất phương trình </w:t>
            </w:r>
            <w:r w:rsidRPr="00E82AA2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005" w:dyaOrig="720" w14:anchorId="4BBD745C">
                <v:shape id="_x0000_i8804" type="#_x0000_t75" style="width:50.25pt;height:36.85pt" o:ole="">
                  <v:imagedata r:id="rId509" o:title=""/>
                </v:shape>
                <o:OLEObject Type="Embed" ProgID="Equation.DSMT4" ShapeID="_x0000_i8804" DrawAspect="Content" ObjectID="_1689707344" r:id="rId51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có bao nhiêu nghiệm nguyên?</w:t>
            </w:r>
          </w:p>
          <w:p w14:paraId="0420C990" w14:textId="77777777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0" w:name="c17a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3E25C550">
                <v:shape id="_x0000_i8805" type="#_x0000_t75" style="width:9.2pt;height:14.25pt" o:ole="">
                  <v:imagedata r:id="rId511" o:title=""/>
                </v:shape>
                <o:OLEObject Type="Embed" ProgID="Equation.DSMT4" ShapeID="_x0000_i8805" DrawAspect="Content" ObjectID="_1689707345" r:id="rId51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1" w:name="c17b"/>
            <w:bookmarkEnd w:id="100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4A0F6A60">
                <v:shape id="_x0000_i8806" type="#_x0000_t75" style="width:9.2pt;height:14.25pt" o:ole="">
                  <v:imagedata r:id="rId513" o:title=""/>
                </v:shape>
                <o:OLEObject Type="Embed" ProgID="Equation.DSMT4" ShapeID="_x0000_i8806" DrawAspect="Content" ObjectID="_1689707346" r:id="rId51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2" w:name="c17c"/>
            <w:bookmarkEnd w:id="101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2AA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4C70B652">
                <v:shape id="_x0000_i8807" type="#_x0000_t75" style="width:9.2pt;height:13.4pt" o:ole="">
                  <v:imagedata r:id="rId515" o:title=""/>
                </v:shape>
                <o:OLEObject Type="Embed" ProgID="Equation.DSMT4" ShapeID="_x0000_i8807" DrawAspect="Content" ObjectID="_1689707347" r:id="rId51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3" w:name="c17d"/>
            <w:bookmarkEnd w:id="102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1B0F52A4">
                <v:shape id="_x0000_i8808" type="#_x0000_t75" style="width:9.2pt;height:13.4pt" o:ole="">
                  <v:imagedata r:id="rId517" o:title=""/>
                </v:shape>
                <o:OLEObject Type="Embed" ProgID="Equation.DSMT4" ShapeID="_x0000_i8808" DrawAspect="Content" ObjectID="_1689707348" r:id="rId51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3"/>
          <w:p w14:paraId="78E15A6C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7856DB8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730419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1509086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AC542A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2EF81D4D" w14:textId="77777777" w:rsidTr="00E82AA2">
        <w:tc>
          <w:tcPr>
            <w:tcW w:w="6057" w:type="dxa"/>
            <w:shd w:val="clear" w:color="auto" w:fill="auto"/>
          </w:tcPr>
          <w:p w14:paraId="69369449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4" w:name="c18q"/>
            <w:bookmarkEnd w:id="104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18: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Tập nghiệm của hệ bất phương trình </w:t>
            </w:r>
            <w:r w:rsidRPr="00E82AA2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560" w:dyaOrig="720" w14:anchorId="35E211CE">
                <v:shape id="_x0000_i8809" type="#_x0000_t75" style="width:77.85pt;height:36.85pt" o:ole="">
                  <v:imagedata r:id="rId519" o:title=""/>
                </v:shape>
                <o:OLEObject Type="Embed" ProgID="Equation.DSMT4" ShapeID="_x0000_i8809" DrawAspect="Content" ObjectID="_1689707349" r:id="rId52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DE39759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5" w:name="c18a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05" w14:anchorId="3CD1D677">
                <v:shape id="_x0000_i8810" type="#_x0000_t75" style="width:47.7pt;height:20.95pt" o:ole="">
                  <v:imagedata r:id="rId521" o:title=""/>
                </v:shape>
                <o:OLEObject Type="Embed" ProgID="Equation.DSMT4" ShapeID="_x0000_i8810" DrawAspect="Content" ObjectID="_1689707350" r:id="rId52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6" w:name="c18b"/>
            <w:bookmarkEnd w:id="105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65" w:dyaOrig="405" w14:anchorId="591D69C5">
                <v:shape id="_x0000_i8811" type="#_x0000_t75" style="width:53.6pt;height:20.95pt" o:ole="">
                  <v:imagedata r:id="rId523" o:title=""/>
                </v:shape>
                <o:OLEObject Type="Embed" ProgID="Equation.DSMT4" ShapeID="_x0000_i8811" DrawAspect="Content" ObjectID="_1689707351" r:id="rId52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F322193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7" w:name="c18c"/>
            <w:bookmarkEnd w:id="106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 xml:space="preserve">C. 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85" w:dyaOrig="405" w14:anchorId="586FA2E6">
                <v:shape id="_x0000_i8812" type="#_x0000_t75" style="width:58.6pt;height:20.95pt" o:ole="">
                  <v:imagedata r:id="rId525" o:title=""/>
                </v:shape>
                <o:OLEObject Type="Embed" ProgID="Equation.DSMT4" ShapeID="_x0000_i8812" DrawAspect="Content" ObjectID="_1689707352" r:id="rId52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8" w:name="c18d"/>
            <w:bookmarkEnd w:id="107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95" w:dyaOrig="405" w14:anchorId="4DC946D1">
                <v:shape id="_x0000_i8813" type="#_x0000_t75" style="width:55.25pt;height:20.95pt" o:ole="">
                  <v:imagedata r:id="rId527" o:title=""/>
                </v:shape>
                <o:OLEObject Type="Embed" ProgID="Equation.DSMT4" ShapeID="_x0000_i8813" DrawAspect="Content" ObjectID="_1689707353" r:id="rId52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8"/>
          <w:p w14:paraId="513EE223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74763B78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76D453DD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AA24D6E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F815073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0E4A9F20" w14:textId="77777777" w:rsidTr="00E82AA2">
        <w:tc>
          <w:tcPr>
            <w:tcW w:w="6057" w:type="dxa"/>
            <w:shd w:val="clear" w:color="auto" w:fill="auto"/>
          </w:tcPr>
          <w:p w14:paraId="7F88DE6C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109" w:name="c19q"/>
            <w:bookmarkEnd w:id="109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19: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Số các giá trị nguyên của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10" w14:anchorId="3DAEA408">
                <v:shape id="_x0000_i8814" type="#_x0000_t75" style="width:9.2pt;height:10.05pt" o:ole="">
                  <v:imagedata r:id="rId529" o:title=""/>
                </v:shape>
                <o:OLEObject Type="Embed" ProgID="Equation.DSMT4" ShapeID="_x0000_i8814" DrawAspect="Content" ObjectID="_1689707354" r:id="rId53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thỏa mãn hệ bất phương trình </w:t>
            </w:r>
            <w:r w:rsidRPr="00E82AA2">
              <w:rPr>
                <w:rFonts w:ascii="Chu Van An" w:hAnsi="Chu Van An" w:cs="Chu Van An"/>
                <w:position w:val="-30"/>
                <w:sz w:val="24"/>
                <w:szCs w:val="24"/>
              </w:rPr>
              <w:object w:dxaOrig="1140" w:dyaOrig="735" w14:anchorId="6FD79428">
                <v:shape id="_x0000_i8815" type="#_x0000_t75" style="width:56.95pt;height:36.85pt" o:ole="">
                  <v:imagedata r:id="rId531" o:title=""/>
                </v:shape>
                <o:OLEObject Type="Embed" ProgID="Equation.DSMT4" ShapeID="_x0000_i8815" DrawAspect="Content" ObjectID="_1689707355" r:id="rId53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0C9D211" w14:textId="77777777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0" w:name="c19a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85" w14:anchorId="3C5BA6C9">
                <v:shape id="_x0000_i8816" type="#_x0000_t75" style="width:9.2pt;height:14.25pt" o:ole="">
                  <v:imagedata r:id="rId533" o:title=""/>
                </v:shape>
                <o:OLEObject Type="Embed" ProgID="Equation.DSMT4" ShapeID="_x0000_i8816" DrawAspect="Content" ObjectID="_1689707356" r:id="rId53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1" w:name="c19b"/>
            <w:bookmarkEnd w:id="110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85" w14:anchorId="231A485C">
                <v:shape id="_x0000_i8817" type="#_x0000_t75" style="width:9.2pt;height:14.25pt" o:ole="">
                  <v:imagedata r:id="rId535" o:title=""/>
                </v:shape>
                <o:OLEObject Type="Embed" ProgID="Equation.DSMT4" ShapeID="_x0000_i8817" DrawAspect="Content" ObjectID="_1689707357" r:id="rId53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2" w:name="c19c"/>
            <w:bookmarkEnd w:id="111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2AA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20" w:dyaOrig="270" w14:anchorId="4256B502">
                <v:shape id="_x0000_i8818" type="#_x0000_t75" style="width:5.85pt;height:13.4pt" o:ole="">
                  <v:imagedata r:id="rId537" o:title=""/>
                </v:shape>
                <o:OLEObject Type="Embed" ProgID="Equation.DSMT4" ShapeID="_x0000_i8818" DrawAspect="Content" ObjectID="_1689707358" r:id="rId53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3" w:name="c19d"/>
            <w:bookmarkEnd w:id="112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95" w:dyaOrig="270" w14:anchorId="136AE16D">
                <v:shape id="_x0000_i8819" type="#_x0000_t75" style="width:9.2pt;height:13.4pt" o:ole="">
                  <v:imagedata r:id="rId539" o:title=""/>
                </v:shape>
                <o:OLEObject Type="Embed" ProgID="Equation.DSMT4" ShapeID="_x0000_i8819" DrawAspect="Content" ObjectID="_1689707359" r:id="rId54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13"/>
          <w:p w14:paraId="198CA155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4315F479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C50A172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C4E63EF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65CB9A3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2040B29D" w14:textId="77777777" w:rsidTr="00E82AA2">
        <w:tc>
          <w:tcPr>
            <w:tcW w:w="6057" w:type="dxa"/>
            <w:shd w:val="clear" w:color="auto" w:fill="auto"/>
          </w:tcPr>
          <w:p w14:paraId="5FC73A3B" w14:textId="77777777" w:rsidR="00E82AA2" w:rsidRPr="00E82AA2" w:rsidRDefault="00E82AA2" w:rsidP="0057116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20:</w: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Tìm số nghiệm nguyên của hệ bất phương trình </w:t>
            </w:r>
            <w:r w:rsidRPr="00E82AA2">
              <w:rPr>
                <w:rFonts w:ascii="Chu Van An" w:eastAsia="Times New Roman" w:hAnsi="Chu Van An" w:cs="Chu Van An"/>
                <w:position w:val="-46"/>
                <w:sz w:val="24"/>
                <w:szCs w:val="24"/>
                <w:lang w:val="fr-FR"/>
              </w:rPr>
              <w:object w:dxaOrig="1740" w:dyaOrig="1035" w14:anchorId="0656C1F5">
                <v:shape id="_x0000_i8820" type="#_x0000_t75" style="width:87.05pt;height:51.05pt" o:ole="">
                  <v:imagedata r:id="rId541" o:title=""/>
                </v:shape>
                <o:OLEObject Type="Embed" ProgID="Equation.DSMT4" ShapeID="_x0000_i8820" DrawAspect="Content" ObjectID="_1689707360" r:id="rId542"/>
              </w:object>
            </w:r>
          </w:p>
          <w:p w14:paraId="7911DEB1" w14:textId="77777777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14" w:name="c20a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495B7FB0">
                <v:shape id="_x0000_i8821" type="#_x0000_t75" style="width:9.2pt;height:13.4pt" o:ole="">
                  <v:imagedata r:id="rId543" o:title=""/>
                </v:shape>
                <o:OLEObject Type="Embed" ProgID="Equation.DSMT4" ShapeID="_x0000_i8821" DrawAspect="Content" ObjectID="_1689707361" r:id="rId54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15" w:name="c20b"/>
            <w:bookmarkEnd w:id="114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563E58CE">
                <v:shape id="_x0000_i8822" type="#_x0000_t75" style="width:9.2pt;height:13.4pt" o:ole="">
                  <v:imagedata r:id="rId545" o:title=""/>
                </v:shape>
                <o:OLEObject Type="Embed" ProgID="Equation.DSMT4" ShapeID="_x0000_i8822" DrawAspect="Content" ObjectID="_1689707362" r:id="rId54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16" w:name="c20c"/>
            <w:bookmarkEnd w:id="115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30E1B6D2">
                <v:shape id="_x0000_i8823" type="#_x0000_t75" style="width:9.2pt;height:13.4pt" o:ole="">
                  <v:imagedata r:id="rId547" o:title=""/>
                </v:shape>
                <o:OLEObject Type="Embed" ProgID="Equation.DSMT4" ShapeID="_x0000_i8823" DrawAspect="Content" ObjectID="_1689707363" r:id="rId54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17" w:name="c20d"/>
            <w:bookmarkEnd w:id="116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D.  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Vô số.</w:t>
            </w:r>
          </w:p>
          <w:bookmarkEnd w:id="117"/>
          <w:p w14:paraId="3D9936C5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39D6F0D1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5E1662F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319CDE6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FFCCC90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2AA2" w:rsidRPr="00E82AA2" w14:paraId="207186D0" w14:textId="77777777" w:rsidTr="00E82AA2">
        <w:tc>
          <w:tcPr>
            <w:tcW w:w="6057" w:type="dxa"/>
            <w:shd w:val="clear" w:color="auto" w:fill="auto"/>
          </w:tcPr>
          <w:p w14:paraId="6D110614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</w:pP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118" w:name="c21q"/>
            <w:bookmarkEnd w:id="118"/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>21:</w: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Tìm số nghiệm nguyên của hệ bất phương trình </w:t>
            </w:r>
            <w:r w:rsidRPr="00E82AA2">
              <w:rPr>
                <w:rFonts w:ascii="Chu Van An" w:hAnsi="Chu Van An" w:cs="Chu Van An"/>
                <w:position w:val="-46"/>
                <w:sz w:val="24"/>
                <w:szCs w:val="24"/>
              </w:rPr>
              <w:object w:dxaOrig="1815" w:dyaOrig="1035" w14:anchorId="5E2F63EA">
                <v:shape id="_x0000_i8824" type="#_x0000_t75" style="width:90.4pt;height:51.05pt" o:ole="">
                  <v:imagedata r:id="rId549" o:title=""/>
                </v:shape>
                <o:OLEObject Type="Embed" ProgID="Equation.DSMT4" ShapeID="_x0000_i8824" DrawAspect="Content" ObjectID="_1689707364" r:id="rId550"/>
              </w:object>
            </w:r>
            <w:r w:rsidRPr="00E82AA2">
              <w:rPr>
                <w:rFonts w:ascii="Chu Van An" w:hAnsi="Chu Van An" w:cs="Chu Van An"/>
                <w:noProof/>
                <w:sz w:val="24"/>
                <w:szCs w:val="24"/>
                <w:lang w:val="nl-NL"/>
              </w:rPr>
              <w:t>.</w:t>
            </w:r>
          </w:p>
          <w:p w14:paraId="41230D53" w14:textId="77777777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19" w:name="c21a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E82AA2">
              <w:rPr>
                <w:rFonts w:ascii="Chu Van An" w:eastAsia="Times New Roman" w:hAnsi="Chu Van An" w:cs="Chu Van An"/>
                <w:sz w:val="24"/>
                <w:szCs w:val="24"/>
                <w:lang w:val="nl-NL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85" w14:anchorId="5B18E8BD">
                <v:shape id="_x0000_i8825" type="#_x0000_t75" style="width:10.05pt;height:14.25pt" o:ole="">
                  <v:imagedata r:id="rId551" o:title=""/>
                </v:shape>
                <o:OLEObject Type="Embed" ProgID="Equation.DSMT4" ShapeID="_x0000_i8825" DrawAspect="Content" ObjectID="_1689707365" r:id="rId55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20" w:name="c21b"/>
            <w:bookmarkEnd w:id="119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85" w14:anchorId="65A5879B">
                <v:shape id="_x0000_i8826" type="#_x0000_t75" style="width:10.05pt;height:14.25pt" o:ole="">
                  <v:imagedata r:id="rId553" o:title=""/>
                </v:shape>
                <o:OLEObject Type="Embed" ProgID="Equation.DSMT4" ShapeID="_x0000_i8826" DrawAspect="Content" ObjectID="_1689707366" r:id="rId55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21" w:name="c21c"/>
            <w:bookmarkEnd w:id="120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>Vô số.</w:t>
            </w:r>
            <w:bookmarkStart w:id="122" w:name="c21d"/>
            <w:bookmarkEnd w:id="121"/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10" w:dyaOrig="255" w14:anchorId="1A502332">
                <v:shape id="_x0000_i8827" type="#_x0000_t75" style="width:10.05pt;height:13.4pt" o:ole="">
                  <v:imagedata r:id="rId555" o:title=""/>
                </v:shape>
                <o:OLEObject Type="Embed" ProgID="Equation.DSMT4" ShapeID="_x0000_i8827" DrawAspect="Content" ObjectID="_1689707367" r:id="rId55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122"/>
          <w:p w14:paraId="78C2FDE5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853" w:type="dxa"/>
            <w:shd w:val="clear" w:color="auto" w:fill="auto"/>
          </w:tcPr>
          <w:p w14:paraId="6B9324BD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6F54BE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B6D2C98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654709F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2AA2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</w:tbl>
    <w:p w14:paraId="4F92E3C1" w14:textId="77777777" w:rsidR="00E82AA2" w:rsidRPr="00E82AA2" w:rsidRDefault="00E82AA2" w:rsidP="008D160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49BFC578" w14:textId="77777777" w:rsidR="00163810" w:rsidRPr="00E82AA2" w:rsidRDefault="00163810" w:rsidP="00163810">
      <w:pPr>
        <w:spacing w:line="240" w:lineRule="auto"/>
        <w:ind w:left="270"/>
        <w:rPr>
          <w:rFonts w:ascii="Chu Van An" w:hAnsi="Chu Van An" w:cs="Chu Van An"/>
          <w:sz w:val="24"/>
          <w:szCs w:val="24"/>
        </w:rPr>
      </w:pPr>
      <w:r w:rsidRPr="00E82AA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A76385" wp14:editId="77020E4A">
                <wp:extent cx="6547104" cy="1134245"/>
                <wp:effectExtent l="0" t="38100" r="25400" b="27940"/>
                <wp:docPr id="2124573027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134245"/>
                          <a:chOff x="34611" y="0"/>
                          <a:chExt cx="6547104" cy="1132893"/>
                        </a:xfrm>
                      </wpg:grpSpPr>
                      <wps:wsp>
                        <wps:cNvPr id="2124573028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700"/>
                            <a:ext cx="6547104" cy="85419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E473331" w14:textId="77777777" w:rsidR="00163810" w:rsidRDefault="00163810" w:rsidP="00163810">
                              <w:pPr>
                                <w:pStyle w:val="ListParagraph"/>
                                <w:ind w:left="-91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C83D988" w14:textId="2E5B354A" w:rsidR="00163810" w:rsidRPr="005C20B1" w:rsidRDefault="00163810" w:rsidP="00163810">
                              <w:pPr>
                                <w:pStyle w:val="ListParagraph"/>
                                <w:ind w:left="360" w:firstLine="811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885BEC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885BE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885BE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 w:rsidR="005C20B1" w:rsidRPr="005C20B1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Biến đổi, chuyên vế kết hợp các tính chất cơ bản về BPT hay hệ BPT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29" name="Group 2124573029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2124573030" name="Group 2124573030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2124573031" name="Group 2124573031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2124573032" name="Rectangle: Single Corner Snipped 2124573032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33" name="Group 2124573033"/>
                              <wpg:cNvGrpSpPr/>
                              <wpg:grpSpPr>
                                <a:xfrm>
                                  <a:off x="1502180" y="0"/>
                                  <a:ext cx="4727445" cy="485775"/>
                                  <a:chOff x="1502180" y="0"/>
                                  <a:chExt cx="4727445" cy="485775"/>
                                </a:xfrm>
                              </wpg:grpSpPr>
                              <wpg:grpSp>
                                <wpg:cNvPr id="2124573034" name="Group 2124573034"/>
                                <wpg:cNvGrpSpPr/>
                                <wpg:grpSpPr>
                                  <a:xfrm>
                                    <a:off x="1611714" y="43238"/>
                                    <a:ext cx="4617911" cy="430719"/>
                                    <a:chOff x="1611714" y="43238"/>
                                    <a:chExt cx="4617911" cy="430719"/>
                                  </a:xfrm>
                                </wpg:grpSpPr>
                                <wps:wsp>
                                  <wps:cNvPr id="2124573035" name="Arrow: Chevron 2124573035"/>
                                  <wps:cNvSpPr/>
                                  <wps:spPr>
                                    <a:xfrm>
                                      <a:off x="1761055" y="43238"/>
                                      <a:ext cx="4468570" cy="37536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193D247B" w14:textId="045A155C" w:rsidR="00163810" w:rsidRPr="00885BEC" w:rsidRDefault="005C20B1" w:rsidP="00163810">
                                        <w:pP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Toán liên quan đến tham số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4" name="Group 23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5" name="Freeform: Shape 23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9AD2FB7" w14:textId="77777777" w:rsidR="00163810" w:rsidRDefault="00163810" w:rsidP="0016381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7" name="Group 23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8" name="Freeform: Shape 238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39" name="Flowchart: Terminator 239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40C5FB0" w14:textId="2106719E" w:rsidR="00163810" w:rsidRDefault="00163810" w:rsidP="0016381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A76385" id="_x0000_s1137" style="width:515.5pt;height:89.3pt;mso-position-horizontal-relative:char;mso-position-vertical-relative:line" coordorigin="346" coordsize="65471,113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">
                <v:shape id="Rectangle: Diagonal Corners Rounded 1" o:spid="_x0000_s1138" style="position:absolute;left:346;top:2787;width:65471;height:854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1416;6547104,846104;6532329,854193;112179,854193;0,792777;0,8089;14775,0" o:connectangles="0,0,0,0,0,0,0,0,0" textboxrect="0,0,6435090,1533525"/>
                  <v:textbox>
                    <w:txbxContent>
                      <w:p w14:paraId="5E473331" w14:textId="77777777" w:rsidR="00163810" w:rsidRDefault="00163810" w:rsidP="00163810">
                        <w:pPr>
                          <w:pStyle w:val="ListParagraph"/>
                          <w:ind w:left="-91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C83D988" w14:textId="2E5B354A" w:rsidR="00163810" w:rsidRPr="005C20B1" w:rsidRDefault="00163810" w:rsidP="00163810">
                        <w:pPr>
                          <w:pStyle w:val="ListParagraph"/>
                          <w:ind w:left="360" w:firstLine="811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  <w:lang w:val="nl-NL"/>
                          </w:rPr>
                        </w:pPr>
                        <w:r w:rsidRPr="00885BEC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885BEC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885BEC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  <w:r w:rsidR="005C20B1" w:rsidRPr="005C20B1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Biến đổi, chuyên vế kết hợp các tính chất cơ bản về BPT hay hệ BPT</w:t>
                        </w:r>
                      </w:p>
                    </w:txbxContent>
                  </v:textbox>
                </v:shape>
                <v:group id="Group 2124573029" o:spid="_x0000_s1139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">
                  <v:group id="Group 2124573030" o:spid="_x0000_s1140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">
                    <v:group id="Group 2124573031" o:spid="_x0000_s1141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">
                      <v:shape id="Rectangle: Single Corner Snipped 2124573032" o:spid="_x0000_s1142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" path="m,l6086197,r154724,154724l6240921,447554,,447554,,xe" fillcolor="#f0def6" stroked="f" strokeweight="1.25pt">
                        <v:fill r:id="rId54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2124573033" o:spid="_x0000_s1143" style="position:absolute;left:15021;width:47275;height:4857" coordorigin="15021" coordsize="4727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">
                        <v:group id="Group 2124573034" o:spid="_x0000_s1144" style="position:absolute;left:16117;top:432;width:46179;height:4307" coordorigin="16117,432" coordsize="46179,4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">
                          <v:shape id="Arrow: Chevron 2124573035" o:spid="_x0000_s1145" type="#_x0000_t55" style="position:absolute;left:17610;top:432;width:44686;height:37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" adj="21211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93D247B" w14:textId="045A155C" w:rsidR="00163810" w:rsidRPr="00885BEC" w:rsidRDefault="005C20B1" w:rsidP="00163810">
                                  <w:pP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Toán liên quan đến tham số</w:t>
                                  </w:r>
                                </w:p>
                              </w:txbxContent>
                            </v:textbox>
                          </v:shape>
                          <v:group id="Group 234" o:spid="_x0000_s114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jee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SLuDvTDgCcv0LAAD//wMAUEsBAi0AFAAGAAgAAAAhANvh9svuAAAAhQEAABMAAAAAAAAA&#10;AAAAAAAAAAAAAFtDb250ZW50X1R5cGVzXS54bWxQSwECLQAUAAYACAAAACEAWvQsW78AAAAVAQAA&#10;CwAAAAAAAAAAAAAAAAAfAQAAX3JlbHMvLnJlbHNQSwECLQAUAAYACAAAACEAIbY3nsYAAADcAAAA&#10;DwAAAAAAAAAAAAAAAAAHAgAAZHJzL2Rvd25yZXYueG1sUEsFBgAAAAADAAMAtwAAAPoCAAAAAA==&#10;">
                            <v:shape id="Freeform: Shape 235" o:spid="_x0000_s114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" filled="f" stroked="f">
                              <v:textbox>
                                <w:txbxContent>
                                  <w:p w14:paraId="59AD2FB7" w14:textId="77777777" w:rsidR="00163810" w:rsidRDefault="00163810" w:rsidP="0016381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7" o:spid="_x0000_s114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Kn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JX+HvTDgCcv0LAAD//wMAUEsBAi0AFAAGAAgAAAAhANvh9svuAAAAhQEAABMAAAAAAAAA&#10;AAAAAAAAAAAAAFtDb250ZW50X1R5cGVzXS54bWxQSwECLQAUAAYACAAAACEAWvQsW78AAAAVAQAA&#10;CwAAAAAAAAAAAAAAAAAfAQAAX3JlbHMvLnJlbHNQSwECLQAUAAYACAAAACEA0WSp6cYAAADcAAAA&#10;DwAAAAAAAAAAAAAAAAAHAgAAZHJzL2Rvd25yZXYueG1sUEsFBgAAAAADAAMAtwAAAPoCAAAAAA==&#10;">
                          <v:shape id="Freeform: Shape 238" o:spid="_x0000_s115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39" o:spid="_x0000_s115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15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15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15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640C5FB0" w14:textId="2106719E" w:rsidR="00163810" w:rsidRDefault="00163810" w:rsidP="0016381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5D0760F6" w14:textId="7EAF973B" w:rsidR="00163810" w:rsidRPr="00E82AA2" w:rsidRDefault="00163810" w:rsidP="00163810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82AA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82AA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E82AA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77DE6E5" w14:textId="77777777" w:rsidR="00163810" w:rsidRPr="00E82AA2" w:rsidRDefault="00163810" w:rsidP="00C8454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 xml:space="preserve">Cho bất phương trình </w:t>
      </w:r>
      <w:r w:rsidRPr="00E82AA2">
        <w:rPr>
          <w:rFonts w:ascii="Chu Van An" w:eastAsia="Times New Roman" w:hAnsi="Chu Van An" w:cs="Chu Van An"/>
          <w:position w:val="-16"/>
          <w:sz w:val="24"/>
          <w:szCs w:val="24"/>
        </w:rPr>
        <w:object w:dxaOrig="1725" w:dyaOrig="435" w14:anchorId="42E0CDF4">
          <v:shape id="_x0000_i1430" type="#_x0000_t75" style="width:86.25pt;height:21.75pt" o:ole="">
            <v:imagedata r:id="rId557" o:title=""/>
          </v:shape>
          <o:OLEObject Type="Embed" ProgID="Equation.DSMT4" ShapeID="_x0000_i1430" DrawAspect="Content" ObjectID="_1689707368" r:id="rId558"/>
        </w:object>
      </w:r>
      <w:r w:rsidRPr="00E82AA2">
        <w:rPr>
          <w:rFonts w:ascii="Chu Van An" w:hAnsi="Chu Van An" w:cs="Chu Van An"/>
          <w:sz w:val="24"/>
          <w:szCs w:val="24"/>
        </w:rPr>
        <w:t xml:space="preserve">. Với giá trị nào của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4549D2EC">
          <v:shape id="_x0000_i1431" type="#_x0000_t75" style="width:13.4pt;height:10.9pt" o:ole="">
            <v:imagedata r:id="rId559" o:title=""/>
          </v:shape>
          <o:OLEObject Type="Embed" ProgID="Equation.DSMT4" ShapeID="_x0000_i1431" DrawAspect="Content" ObjectID="_1689707369" r:id="rId560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thì bất phương trình có tập nghiệm là rỗng?</w:t>
      </w:r>
    </w:p>
    <w:p w14:paraId="740FBCED" w14:textId="77777777" w:rsidR="00163810" w:rsidRPr="00E82AA2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82AA2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82AA2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15" w:dyaOrig="285" w14:anchorId="3C2D73F0">
          <v:shape id="_x0000_i1432" type="#_x0000_t75" style="width:31pt;height:14.25pt" o:ole="">
            <v:imagedata r:id="rId561" o:title=""/>
          </v:shape>
          <o:OLEObject Type="Embed" ProgID="Equation.DSMT4" ShapeID="_x0000_i1432" DrawAspect="Content" ObjectID="_1689707370" r:id="rId562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82AA2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750" w:dyaOrig="285" w14:anchorId="36C58D9D">
          <v:shape id="_x0000_i1433" type="#_x0000_t75" style="width:37.65pt;height:14.25pt" o:ole="">
            <v:imagedata r:id="rId563" o:title=""/>
          </v:shape>
          <o:OLEObject Type="Embed" ProgID="Equation.DSMT4" ShapeID="_x0000_i1433" DrawAspect="Content" ObjectID="_1689707371" r:id="rId564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82AA2">
        <w:rPr>
          <w:rFonts w:ascii="Chu Van An" w:eastAsia="Times New Roman" w:hAnsi="Chu Van An" w:cs="Chu Van An"/>
          <w:b/>
          <w:color w:val="0000FF"/>
          <w:position w:val="-30"/>
          <w:sz w:val="24"/>
          <w:szCs w:val="24"/>
        </w:rPr>
        <w:object w:dxaOrig="840" w:dyaOrig="735" w14:anchorId="53D68831">
          <v:shape id="_x0000_i1434" type="#_x0000_t75" style="width:41.85pt;height:36.85pt" o:ole="">
            <v:imagedata r:id="rId565" o:title=""/>
          </v:shape>
          <o:OLEObject Type="Embed" ProgID="Equation.DSMT4" ShapeID="_x0000_i1434" DrawAspect="Content" ObjectID="_1689707372" r:id="rId566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82AA2">
        <w:rPr>
          <w:rFonts w:ascii="Chu Van An" w:eastAsia="Times New Roman" w:hAnsi="Chu Van An" w:cs="Chu Van An"/>
          <w:b/>
          <w:color w:val="0000FF"/>
          <w:position w:val="-30"/>
          <w:sz w:val="24"/>
          <w:szCs w:val="24"/>
        </w:rPr>
        <w:object w:dxaOrig="720" w:dyaOrig="735" w14:anchorId="68339691">
          <v:shape id="_x0000_i1435" type="#_x0000_t75" style="width:36.85pt;height:36.85pt" o:ole="">
            <v:imagedata r:id="rId567" o:title=""/>
          </v:shape>
          <o:OLEObject Type="Embed" ProgID="Equation.DSMT4" ShapeID="_x0000_i1435" DrawAspect="Content" ObjectID="_1689707373" r:id="rId568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</w:p>
    <w:p w14:paraId="1ACFB2DB" w14:textId="6E4C4774" w:rsidR="00163810" w:rsidRPr="00E82AA2" w:rsidRDefault="00E82AA2" w:rsidP="00163810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E82AA2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D0D3E9F" w14:textId="77777777" w:rsidR="00163810" w:rsidRPr="00E82AA2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E82AA2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7028230A" w14:textId="77777777" w:rsidR="00163810" w:rsidRPr="00E82AA2" w:rsidRDefault="00163810" w:rsidP="00163810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 xml:space="preserve">Bất phương trình có tập nghiệm là rỗng khi </w:t>
      </w:r>
      <w:r w:rsidRPr="00E82AA2">
        <w:rPr>
          <w:rFonts w:ascii="Chu Van An" w:eastAsia="Times New Roman" w:hAnsi="Chu Van An" w:cs="Chu Van An"/>
          <w:position w:val="-32"/>
          <w:sz w:val="24"/>
          <w:szCs w:val="24"/>
        </w:rPr>
        <w:object w:dxaOrig="1155" w:dyaOrig="765" w14:anchorId="1E241F8E">
          <v:shape id="_x0000_i1436" type="#_x0000_t75" style="width:57.75pt;height:38.5pt" o:ole="">
            <v:imagedata r:id="rId569" o:title=""/>
          </v:shape>
          <o:OLEObject Type="Embed" ProgID="Equation.DSMT4" ShapeID="_x0000_i1436" DrawAspect="Content" ObjectID="_1689707374" r:id="rId570"/>
        </w:objec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6ADB4D1F">
          <v:shape id="_x0000_i1437" type="#_x0000_t75" style="width:46.05pt;height:14.25pt" o:ole="">
            <v:imagedata r:id="rId571" o:title=""/>
          </v:shape>
          <o:OLEObject Type="Embed" ProgID="Equation.DSMT4" ShapeID="_x0000_i1437" DrawAspect="Content" ObjectID="_1689707375" r:id="rId572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</w:p>
    <w:p w14:paraId="4ED52933" w14:textId="77777777" w:rsidR="00163810" w:rsidRPr="00E82AA2" w:rsidRDefault="00163810" w:rsidP="00C8454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 xml:space="preserve">Tìm giá trị của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7A2A837D">
          <v:shape id="_x0000_i1438" type="#_x0000_t75" style="width:13.4pt;height:10.9pt" o:ole="">
            <v:imagedata r:id="rId573" o:title=""/>
          </v:shape>
          <o:OLEObject Type="Embed" ProgID="Equation.DSMT4" ShapeID="_x0000_i1438" DrawAspect="Content" ObjectID="_1689707376" r:id="rId574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để bất phương trình </w:t>
      </w:r>
      <w:r w:rsidRPr="00E82AA2">
        <w:rPr>
          <w:rFonts w:ascii="Chu Van An" w:eastAsia="Times New Roman" w:hAnsi="Chu Van An" w:cs="Chu Van An"/>
          <w:position w:val="-30"/>
          <w:sz w:val="24"/>
          <w:szCs w:val="24"/>
        </w:rPr>
        <w:object w:dxaOrig="1005" w:dyaOrig="720" w14:anchorId="4C033B89">
          <v:shape id="_x0000_i1439" type="#_x0000_t75" style="width:50.25pt;height:36.85pt" o:ole="">
            <v:imagedata r:id="rId575" o:title=""/>
          </v:shape>
          <o:OLEObject Type="Embed" ProgID="Equation.DSMT4" ShapeID="_x0000_i1439" DrawAspect="Content" ObjectID="_1689707377" r:id="rId576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có nghiệm.</w:t>
      </w:r>
    </w:p>
    <w:p w14:paraId="629A5906" w14:textId="77777777" w:rsidR="00163810" w:rsidRPr="00E82AA2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E82AA2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330FCA9E">
          <v:shape id="_x0000_i1440" type="#_x0000_t75" style="width:30.15pt;height:14.25pt" o:ole="">
            <v:imagedata r:id="rId577" o:title=""/>
          </v:shape>
          <o:OLEObject Type="Embed" ProgID="Equation.DSMT4" ShapeID="_x0000_i1440" DrawAspect="Content" ObjectID="_1689707378" r:id="rId578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285" w14:anchorId="7FDCCCB0">
          <v:shape id="_x0000_i1441" type="#_x0000_t75" style="width:47.7pt;height:14.25pt" o:ole="">
            <v:imagedata r:id="rId579" o:title=""/>
          </v:shape>
          <o:OLEObject Type="Embed" ProgID="Equation.DSMT4" ShapeID="_x0000_i1441" DrawAspect="Content" ObjectID="_1689707379" r:id="rId580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54A56C1B">
          <v:shape id="_x0000_i1442" type="#_x0000_t75" style="width:30.15pt;height:14.25pt" o:ole="">
            <v:imagedata r:id="rId581" o:title=""/>
          </v:shape>
          <o:OLEObject Type="Embed" ProgID="Equation.DSMT4" ShapeID="_x0000_i1442" DrawAspect="Content" ObjectID="_1689707380" r:id="rId582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69311E80">
          <v:shape id="_x0000_i1443" type="#_x0000_t75" style="width:46.05pt;height:14.25pt" o:ole="">
            <v:imagedata r:id="rId583" o:title=""/>
          </v:shape>
          <o:OLEObject Type="Embed" ProgID="Equation.DSMT4" ShapeID="_x0000_i1443" DrawAspect="Content" ObjectID="_1689707381" r:id="rId584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</w:p>
    <w:p w14:paraId="565630AB" w14:textId="57246700" w:rsidR="00163810" w:rsidRPr="00E82AA2" w:rsidRDefault="00E82AA2" w:rsidP="00163810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E82AA2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395E2C4" w14:textId="77777777" w:rsidR="00163810" w:rsidRPr="00E82AA2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E82AA2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68296074" w14:textId="77777777" w:rsidR="00163810" w:rsidRPr="00E82AA2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 xml:space="preserve">+ Với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1C6BF469">
          <v:shape id="_x0000_i1444" type="#_x0000_t75" style="width:30.15pt;height:14.25pt" o:ole="">
            <v:imagedata r:id="rId585" o:title=""/>
          </v:shape>
          <o:OLEObject Type="Embed" ProgID="Equation.DSMT4" ShapeID="_x0000_i1444" DrawAspect="Content" ObjectID="_1689707382" r:id="rId586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ta có </w:t>
      </w:r>
      <w:r w:rsidRPr="00E82AA2">
        <w:rPr>
          <w:rFonts w:ascii="Chu Van An" w:eastAsia="Times New Roman" w:hAnsi="Chu Van An" w:cs="Chu Van An"/>
          <w:position w:val="-44"/>
          <w:sz w:val="24"/>
          <w:szCs w:val="24"/>
        </w:rPr>
        <w:object w:dxaOrig="2415" w:dyaOrig="1005" w14:anchorId="748C26CD">
          <v:shape id="_x0000_i1445" type="#_x0000_t75" style="width:120.55pt;height:50.25pt" o:ole="">
            <v:imagedata r:id="rId587" o:title=""/>
          </v:shape>
          <o:OLEObject Type="Embed" ProgID="Equation.DSMT4" ShapeID="_x0000_i1445" DrawAspect="Content" ObjectID="_1689707383" r:id="rId588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bất phương trình vô nghiệm.</w:t>
      </w:r>
    </w:p>
    <w:p w14:paraId="16662785" w14:textId="77777777" w:rsidR="00163810" w:rsidRPr="00E82AA2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 xml:space="preserve">+ Với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3FB96B54">
          <v:shape id="_x0000_i1446" type="#_x0000_t75" style="width:31pt;height:14.25pt" o:ole="">
            <v:imagedata r:id="rId589" o:title=""/>
          </v:shape>
          <o:OLEObject Type="Embed" ProgID="Equation.DSMT4" ShapeID="_x0000_i1446" DrawAspect="Content" ObjectID="_1689707384" r:id="rId590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ta có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85" w14:anchorId="47573BE0">
          <v:shape id="_x0000_i1447" type="#_x0000_t75" style="width:35.15pt;height:14.25pt" o:ole="">
            <v:imagedata r:id="rId591" o:title=""/>
          </v:shape>
          <o:OLEObject Type="Embed" ProgID="Equation.DSMT4" ShapeID="_x0000_i1447" DrawAspect="Content" ObjectID="_1689707385" r:id="rId592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vô nghiệm nên bất phương trình vô nghiệm.</w:t>
      </w:r>
    </w:p>
    <w:p w14:paraId="6806E9F0" w14:textId="77777777" w:rsidR="00163810" w:rsidRPr="00E82AA2" w:rsidRDefault="00163810" w:rsidP="00163810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 xml:space="preserve">+ Với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78A0C95A">
          <v:shape id="_x0000_i1448" type="#_x0000_t75" style="width:30.15pt;height:14.25pt" o:ole="">
            <v:imagedata r:id="rId593" o:title=""/>
          </v:shape>
          <o:OLEObject Type="Embed" ProgID="Equation.DSMT4" ShapeID="_x0000_i1448" DrawAspect="Content" ObjectID="_1689707386" r:id="rId594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ta có </w:t>
      </w:r>
      <w:r w:rsidRPr="00E82AA2">
        <w:rPr>
          <w:rFonts w:ascii="Chu Van An" w:eastAsia="Times New Roman" w:hAnsi="Chu Van An" w:cs="Chu Van An"/>
          <w:position w:val="-44"/>
          <w:sz w:val="24"/>
          <w:szCs w:val="24"/>
        </w:rPr>
        <w:object w:dxaOrig="2085" w:dyaOrig="1005" w14:anchorId="4B597EC0">
          <v:shape id="_x0000_i1449" type="#_x0000_t75" style="width:103.8pt;height:50.25pt" o:ole="">
            <v:imagedata r:id="rId595" o:title=""/>
          </v:shape>
          <o:OLEObject Type="Embed" ProgID="Equation.DSMT4" ShapeID="_x0000_i1449" DrawAspect="Content" ObjectID="_1689707387" r:id="rId596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luôn có nghiệm.</w:t>
      </w:r>
    </w:p>
    <w:p w14:paraId="6C49871C" w14:textId="77777777" w:rsidR="00163810" w:rsidRPr="00E82AA2" w:rsidRDefault="00163810" w:rsidP="00C8454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E82AA2">
        <w:rPr>
          <w:rFonts w:ascii="Chu Van An" w:hAnsi="Chu Van An" w:cs="Chu Van An"/>
          <w:sz w:val="24"/>
          <w:szCs w:val="24"/>
          <w:lang w:val="vi-VN"/>
        </w:rPr>
        <w:t xml:space="preserve">Với giá trị nào của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55" w:dyaOrig="225" w14:anchorId="43606BBC">
          <v:shape id="_x0000_i1450" type="#_x0000_t75" style="width:13.4pt;height:10.9pt" o:ole="">
            <v:imagedata r:id="rId597" o:title=""/>
          </v:shape>
          <o:OLEObject Type="Embed" ProgID="Equation.DSMT4" ShapeID="_x0000_i1450" DrawAspect="Content" ObjectID="_1689707388" r:id="rId598"/>
        </w:object>
      </w:r>
      <w:r w:rsidRPr="00E82AA2">
        <w:rPr>
          <w:rFonts w:ascii="Chu Van An" w:hAnsi="Chu Van An" w:cs="Chu Van An"/>
          <w:sz w:val="24"/>
          <w:szCs w:val="24"/>
          <w:lang w:val="vi-VN"/>
        </w:rPr>
        <w:t xml:space="preserve"> thì bất phương trình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245" w:dyaOrig="285" w14:anchorId="6511D8EC">
          <v:shape id="_x0000_i1451" type="#_x0000_t75" style="width:62.8pt;height:14.25pt" o:ole="">
            <v:imagedata r:id="rId599" o:title=""/>
          </v:shape>
          <o:OLEObject Type="Embed" ProgID="Equation.DSMT4" ShapeID="_x0000_i1451" DrawAspect="Content" ObjectID="_1689707389" r:id="rId600"/>
        </w:object>
      </w:r>
      <w:r w:rsidRPr="00E82AA2">
        <w:rPr>
          <w:rFonts w:ascii="Chu Van An" w:hAnsi="Chu Van An" w:cs="Chu Van An"/>
          <w:sz w:val="24"/>
          <w:szCs w:val="24"/>
          <w:lang w:val="vi-VN"/>
        </w:rPr>
        <w:t xml:space="preserve"> vô nghiệm</w:t>
      </w:r>
    </w:p>
    <w:p w14:paraId="5BD11EBA" w14:textId="77777777" w:rsidR="00163810" w:rsidRPr="00E82AA2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82AA2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82AA2">
        <w:rPr>
          <w:rFonts w:ascii="Chu Van An" w:eastAsia="Calibri" w:hAnsi="Chu Van An" w:cs="Chu Van An"/>
          <w:b/>
          <w:color w:val="0000FF"/>
          <w:position w:val="-6"/>
          <w:sz w:val="24"/>
          <w:szCs w:val="24"/>
          <w:lang w:val="vi-VN"/>
        </w:rPr>
        <w:object w:dxaOrig="660" w:dyaOrig="285" w14:anchorId="78BBB677">
          <v:shape id="_x0000_i1452" type="#_x0000_t75" style="width:32.65pt;height:14.25pt" o:ole="">
            <v:imagedata r:id="rId601" o:title=""/>
          </v:shape>
          <o:OLEObject Type="Embed" ProgID="Equation.DSMT4" ShapeID="_x0000_i1452" DrawAspect="Content" ObjectID="_1689707390" r:id="rId602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82AA2">
        <w:rPr>
          <w:rFonts w:ascii="Chu Van An" w:eastAsia="Calibri" w:hAnsi="Chu Van An" w:cs="Chu Van An"/>
          <w:b/>
          <w:color w:val="0000FF"/>
          <w:position w:val="-6"/>
          <w:sz w:val="24"/>
          <w:szCs w:val="24"/>
          <w:lang w:val="nl-NL"/>
        </w:rPr>
        <w:object w:dxaOrig="600" w:dyaOrig="285" w14:anchorId="5453E02D">
          <v:shape id="_x0000_i1453" type="#_x0000_t75" style="width:30.15pt;height:14.25pt" o:ole="">
            <v:imagedata r:id="rId603" o:title=""/>
          </v:shape>
          <o:OLEObject Type="Embed" ProgID="Equation.DSMT4" ShapeID="_x0000_i1453" DrawAspect="Content" ObjectID="_1689707391" r:id="rId604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E82AA2">
        <w:rPr>
          <w:rFonts w:ascii="Chu Van An" w:eastAsia="Calibri" w:hAnsi="Chu Van An" w:cs="Chu Van An"/>
          <w:b/>
          <w:color w:val="0000FF"/>
          <w:position w:val="-6"/>
          <w:sz w:val="24"/>
          <w:szCs w:val="24"/>
          <w:lang w:val="nl-NL"/>
        </w:rPr>
        <w:object w:dxaOrig="615" w:dyaOrig="285" w14:anchorId="30CBFC62">
          <v:shape id="_x0000_i1454" type="#_x0000_t75" style="width:31pt;height:14.25pt" o:ole="">
            <v:imagedata r:id="rId605" o:title=""/>
          </v:shape>
          <o:OLEObject Type="Embed" ProgID="Equation.DSMT4" ShapeID="_x0000_i1454" DrawAspect="Content" ObjectID="_1689707392" r:id="rId606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82AA2">
        <w:rPr>
          <w:rFonts w:ascii="Chu Van An" w:eastAsia="Calibri" w:hAnsi="Chu Van An" w:cs="Chu Van An"/>
          <w:b/>
          <w:color w:val="0000FF"/>
          <w:position w:val="-6"/>
          <w:sz w:val="24"/>
          <w:szCs w:val="24"/>
          <w:lang w:val="nl-NL"/>
        </w:rPr>
        <w:object w:dxaOrig="735" w:dyaOrig="285" w14:anchorId="1C9E13DF">
          <v:shape id="_x0000_i1455" type="#_x0000_t75" style="width:36.85pt;height:14.25pt" o:ole="">
            <v:imagedata r:id="rId607" o:title=""/>
          </v:shape>
          <o:OLEObject Type="Embed" ProgID="Equation.DSMT4" ShapeID="_x0000_i1455" DrawAspect="Content" ObjectID="_1689707393" r:id="rId608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</w:p>
    <w:p w14:paraId="0094B298" w14:textId="7ABC48A3" w:rsidR="00163810" w:rsidRPr="00E82AA2" w:rsidRDefault="00E82AA2" w:rsidP="00163810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E82AA2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3942FB5" w14:textId="77777777" w:rsidR="00163810" w:rsidRPr="00E82AA2" w:rsidRDefault="00163810" w:rsidP="00163810">
      <w:pPr>
        <w:pStyle w:val="ListParagraph"/>
        <w:spacing w:after="0"/>
        <w:ind w:left="992"/>
        <w:jc w:val="both"/>
        <w:rPr>
          <w:rFonts w:ascii="Chu Van An" w:eastAsia="Calibri" w:hAnsi="Chu Van An" w:cs="Chu Van An"/>
          <w:b/>
          <w:color w:val="0033CC"/>
          <w:sz w:val="24"/>
          <w:szCs w:val="24"/>
          <w:lang w:val="vi-VN"/>
        </w:rPr>
      </w:pPr>
      <w:r w:rsidRPr="00E82AA2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46F71F53" w14:textId="77777777" w:rsidR="00163810" w:rsidRPr="00E82AA2" w:rsidRDefault="00163810" w:rsidP="00163810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E82AA2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Pr="00E82AA2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2865" w:dyaOrig="405" w14:anchorId="776D046F">
          <v:shape id="_x0000_i1456" type="#_x0000_t75" style="width:143.15pt;height:20.95pt" o:ole="">
            <v:imagedata r:id="rId609" o:title=""/>
          </v:shape>
          <o:OLEObject Type="Embed" ProgID="Equation.DSMT4" ShapeID="_x0000_i1456" DrawAspect="Content" ObjectID="_1689707394" r:id="rId610"/>
        </w:object>
      </w:r>
      <w:r w:rsidRPr="00E82AA2">
        <w:rPr>
          <w:rFonts w:ascii="Chu Van An" w:hAnsi="Chu Van An" w:cs="Chu Van An"/>
          <w:sz w:val="24"/>
          <w:szCs w:val="24"/>
          <w:lang w:val="vi-VN"/>
        </w:rPr>
        <w:t xml:space="preserve"> vô nghiệm </w:t>
      </w:r>
      <w:r w:rsidRPr="00E82AA2">
        <w:rPr>
          <w:rFonts w:ascii="Chu Van An" w:eastAsia="Calibri" w:hAnsi="Chu Van An" w:cs="Chu Van An"/>
          <w:position w:val="-30"/>
          <w:sz w:val="24"/>
          <w:szCs w:val="24"/>
          <w:lang w:val="vi-VN"/>
        </w:rPr>
        <w:object w:dxaOrig="2280" w:dyaOrig="720" w14:anchorId="2C501FE5">
          <v:shape id="_x0000_i1457" type="#_x0000_t75" style="width:113.85pt;height:36.85pt" o:ole="">
            <v:imagedata r:id="rId611" o:title=""/>
          </v:shape>
          <o:OLEObject Type="Embed" ProgID="Equation.DSMT4" ShapeID="_x0000_i1457" DrawAspect="Content" ObjectID="_1689707395" r:id="rId612"/>
        </w:object>
      </w:r>
      <w:r w:rsidRPr="00E82AA2">
        <w:rPr>
          <w:rFonts w:ascii="Chu Van An" w:hAnsi="Chu Van An" w:cs="Chu Van An"/>
          <w:sz w:val="24"/>
          <w:szCs w:val="24"/>
          <w:lang w:val="vi-VN"/>
        </w:rPr>
        <w:t>.</w:t>
      </w:r>
    </w:p>
    <w:p w14:paraId="1179A007" w14:textId="77777777" w:rsidR="00163810" w:rsidRPr="00E82AA2" w:rsidRDefault="00163810" w:rsidP="00C8454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 xml:space="preserve">Tìm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10" w14:anchorId="18E45A8D">
          <v:shape id="_x0000_i1458" type="#_x0000_t75" style="width:13.4pt;height:10.05pt" o:ole="">
            <v:imagedata r:id="rId613" o:title=""/>
          </v:shape>
          <o:OLEObject Type="Embed" ProgID="Equation.DSMT4" ShapeID="_x0000_i1458" DrawAspect="Content" ObjectID="_1689707396" r:id="rId614"/>
        </w:object>
      </w:r>
      <w:r w:rsidRPr="00E82AA2">
        <w:rPr>
          <w:rFonts w:ascii="Chu Van An" w:hAnsi="Chu Van An" w:cs="Chu Van An"/>
          <w:sz w:val="24"/>
          <w:szCs w:val="24"/>
        </w:rPr>
        <w:t xml:space="preserve">để hệ bất phương trình </w:t>
      </w:r>
      <w:r w:rsidRPr="00E82AA2">
        <w:rPr>
          <w:rFonts w:ascii="Chu Van An" w:eastAsia="Times New Roman" w:hAnsi="Chu Van An" w:cs="Chu Van An"/>
          <w:position w:val="-34"/>
          <w:sz w:val="24"/>
          <w:szCs w:val="24"/>
        </w:rPr>
        <w:object w:dxaOrig="1830" w:dyaOrig="780" w14:anchorId="0B729C35">
          <v:shape id="_x0000_i1459" type="#_x0000_t75" style="width:92.1pt;height:39.35pt" o:ole="">
            <v:imagedata r:id="rId615" o:title=""/>
          </v:shape>
          <o:OLEObject Type="Embed" ProgID="Equation.DSMT4" ShapeID="_x0000_i1459" DrawAspect="Content" ObjectID="_1689707397" r:id="rId616"/>
        </w:object>
      </w:r>
      <w:r w:rsidRPr="00E82AA2">
        <w:rPr>
          <w:rFonts w:ascii="Chu Van An" w:hAnsi="Chu Van An" w:cs="Chu Van An"/>
          <w:sz w:val="24"/>
          <w:szCs w:val="24"/>
        </w:rPr>
        <w:t>có nghiệm?</w:t>
      </w:r>
    </w:p>
    <w:p w14:paraId="01FCDD1A" w14:textId="77777777" w:rsidR="00163810" w:rsidRPr="00E82AA2" w:rsidRDefault="00163810" w:rsidP="0016381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82AA2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70" w14:anchorId="46DF4D95">
          <v:shape id="_x0000_i1460" type="#_x0000_t75" style="width:30.15pt;height:13.4pt" o:ole="">
            <v:imagedata r:id="rId617" o:title=""/>
          </v:shape>
          <o:OLEObject Type="Embed" ProgID="Equation.DSMT4" ShapeID="_x0000_i1460" DrawAspect="Content" ObjectID="_1689707398" r:id="rId618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735" w:dyaOrig="270" w14:anchorId="7FB02D09">
          <v:shape id="_x0000_i1461" type="#_x0000_t75" style="width:36.85pt;height:13.4pt" o:ole="">
            <v:imagedata r:id="rId619" o:title=""/>
          </v:shape>
          <o:OLEObject Type="Embed" ProgID="Equation.DSMT4" ShapeID="_x0000_i1461" DrawAspect="Content" ObjectID="_1689707399" r:id="rId620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70" w14:anchorId="24BC9F4B">
          <v:shape id="_x0000_i1462" type="#_x0000_t75" style="width:30.15pt;height:13.4pt" o:ole="">
            <v:imagedata r:id="rId621" o:title=""/>
          </v:shape>
          <o:OLEObject Type="Embed" ProgID="Equation.DSMT4" ShapeID="_x0000_i1462" DrawAspect="Content" ObjectID="_1689707400" r:id="rId622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600" w:dyaOrig="270" w14:anchorId="7337BECF">
          <v:shape id="_x0000_i1463" type="#_x0000_t75" style="width:30.15pt;height:13.4pt" o:ole="">
            <v:imagedata r:id="rId623" o:title=""/>
          </v:shape>
          <o:OLEObject Type="Embed" ProgID="Equation.DSMT4" ShapeID="_x0000_i1463" DrawAspect="Content" ObjectID="_1689707401" r:id="rId624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</w:p>
    <w:p w14:paraId="5CBAD688" w14:textId="1CF13AD8" w:rsidR="00163810" w:rsidRPr="00E82AA2" w:rsidRDefault="00E82AA2" w:rsidP="00163810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E82AA2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6C50012" w14:textId="77777777" w:rsidR="00163810" w:rsidRPr="00E82AA2" w:rsidRDefault="00163810" w:rsidP="00163810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82AA2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4EA062CB" w14:textId="77777777" w:rsidR="00163810" w:rsidRPr="00E82AA2" w:rsidRDefault="00163810" w:rsidP="00163810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E82AA2">
        <w:rPr>
          <w:rFonts w:ascii="Chu Van An" w:hAnsi="Chu Van An" w:cs="Chu Van An"/>
          <w:noProof/>
          <w:sz w:val="24"/>
          <w:szCs w:val="24"/>
        </w:rPr>
        <w:t xml:space="preserve">Ta có </w:t>
      </w:r>
      <w:r w:rsidRPr="00E82AA2">
        <w:rPr>
          <w:rFonts w:ascii="Chu Van An" w:eastAsia="Calibri" w:hAnsi="Chu Van An" w:cs="Chu Van An"/>
          <w:position w:val="-34"/>
          <w:sz w:val="24"/>
          <w:szCs w:val="24"/>
        </w:rPr>
        <w:object w:dxaOrig="3360" w:dyaOrig="780" w14:anchorId="3C9FFEBD">
          <v:shape id="_x0000_i1464" type="#_x0000_t75" style="width:168.3pt;height:39.35pt" o:ole="">
            <v:imagedata r:id="rId625" o:title=""/>
          </v:shape>
          <o:OLEObject Type="Embed" ProgID="Equation.DSMT4" ShapeID="_x0000_i1464" DrawAspect="Content" ObjectID="_1689707402" r:id="rId626"/>
        </w:object>
      </w:r>
    </w:p>
    <w:p w14:paraId="79FADEAF" w14:textId="77777777" w:rsidR="00163810" w:rsidRPr="00E82AA2" w:rsidRDefault="00163810" w:rsidP="00163810">
      <w:pPr>
        <w:pStyle w:val="ListParagraph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 xml:space="preserve">bất phương trình có nghiệm khi </w:t>
      </w: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2025" w:dyaOrig="270" w14:anchorId="60FC7618">
          <v:shape id="_x0000_i1465" type="#_x0000_t75" style="width:101.3pt;height:13.4pt" o:ole="">
            <v:imagedata r:id="rId627" o:title=""/>
          </v:shape>
          <o:OLEObject Type="Embed" ProgID="Equation.DSMT4" ShapeID="_x0000_i1465" DrawAspect="Content" ObjectID="_1689707403" r:id="rId628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</w:p>
    <w:p w14:paraId="283DD0B8" w14:textId="77777777" w:rsidR="00163810" w:rsidRPr="00E82AA2" w:rsidRDefault="00163810" w:rsidP="00C8454C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 xml:space="preserve">Tìm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40" w14:anchorId="504B63F7">
          <v:shape id="_x0000_i1466" type="#_x0000_t75" style="width:13.4pt;height:12.55pt" o:ole="">
            <v:imagedata r:id="rId629" o:title=""/>
          </v:shape>
          <o:OLEObject Type="Embed" ProgID="Equation.DSMT4" ShapeID="_x0000_i1466" DrawAspect="Content" ObjectID="_1689707404" r:id="rId630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để bất phương trình </w:t>
      </w:r>
      <w:r w:rsidRPr="00E82AA2">
        <w:rPr>
          <w:rFonts w:ascii="Chu Van An" w:eastAsia="Times New Roman" w:hAnsi="Chu Van An" w:cs="Chu Van An"/>
          <w:position w:val="-14"/>
          <w:sz w:val="24"/>
          <w:szCs w:val="24"/>
        </w:rPr>
        <w:object w:dxaOrig="1830" w:dyaOrig="420" w14:anchorId="7746CE1F">
          <v:shape id="_x0000_i1467" type="#_x0000_t75" style="width:92.1pt;height:20.95pt" o:ole="">
            <v:imagedata r:id="rId631" o:title=""/>
          </v:shape>
          <o:OLEObject Type="Embed" ProgID="Equation.DSMT4" ShapeID="_x0000_i1467" DrawAspect="Content" ObjectID="_1689707405" r:id="rId632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vô nghiệm.</w:t>
      </w:r>
    </w:p>
    <w:p w14:paraId="667CE11B" w14:textId="77777777" w:rsidR="00163810" w:rsidRPr="00E82AA2" w:rsidRDefault="00163810" w:rsidP="00163810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E82AA2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300" w14:anchorId="725E81D5">
          <v:shape id="_x0000_i1468" type="#_x0000_t75" style="width:28.45pt;height:15.05pt" o:ole="">
            <v:imagedata r:id="rId633" o:title=""/>
          </v:shape>
          <o:OLEObject Type="Embed" ProgID="Equation.DSMT4" ShapeID="_x0000_i1468" DrawAspect="Content" ObjectID="_1689707406" r:id="rId634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300" w14:anchorId="2EA7AAE9">
          <v:shape id="_x0000_i1469" type="#_x0000_t75" style="width:30.15pt;height:15.05pt" o:ole="">
            <v:imagedata r:id="rId635" o:title=""/>
          </v:shape>
          <o:OLEObject Type="Embed" ProgID="Equation.DSMT4" ShapeID="_x0000_i1469" DrawAspect="Content" ObjectID="_1689707407" r:id="rId636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</w:t>
      </w:r>
      <w:r w:rsidRPr="00E82AA2">
        <w:rPr>
          <w:rFonts w:ascii="Chu Van An" w:hAnsi="Chu Van An" w:cs="Chu Van An"/>
          <w:sz w:val="24"/>
          <w:szCs w:val="24"/>
          <w:lang w:val="nl-NL"/>
        </w:rPr>
        <w:t xml:space="preserve">và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300" w14:anchorId="71548116">
          <v:shape id="_x0000_i1470" type="#_x0000_t75" style="width:28.45pt;height:15.05pt" o:ole="">
            <v:imagedata r:id="rId633" o:title=""/>
          </v:shape>
          <o:OLEObject Type="Embed" ProgID="Equation.DSMT4" ShapeID="_x0000_i1470" DrawAspect="Content" ObjectID="_1689707408" r:id="rId637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E82AA2">
        <w:rPr>
          <w:rFonts w:ascii="Chu Van An" w:hAnsi="Chu Van An" w:cs="Chu Van An"/>
          <w:sz w:val="24"/>
          <w:szCs w:val="24"/>
          <w:lang w:val="nl-NL"/>
        </w:rPr>
        <w:t xml:space="preserve">Không có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40" w14:anchorId="51E91E08">
          <v:shape id="_x0000_i1471" type="#_x0000_t75" style="width:13.4pt;height:12.55pt" o:ole="">
            <v:imagedata r:id="rId638" o:title=""/>
          </v:shape>
          <o:OLEObject Type="Embed" ProgID="Equation.DSMT4" ShapeID="_x0000_i1471" DrawAspect="Content" ObjectID="_1689707409" r:id="rId639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  <w:r w:rsidRPr="00E82AA2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E82AA2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300" w14:anchorId="7731E841">
          <v:shape id="_x0000_i1472" type="#_x0000_t75" style="width:30.15pt;height:15.05pt" o:ole="">
            <v:imagedata r:id="rId640" o:title=""/>
          </v:shape>
          <o:OLEObject Type="Embed" ProgID="Equation.DSMT4" ShapeID="_x0000_i1472" DrawAspect="Content" ObjectID="_1689707410" r:id="rId641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</w:p>
    <w:p w14:paraId="5FD4C6D6" w14:textId="455409CC" w:rsidR="00163810" w:rsidRPr="00E82AA2" w:rsidRDefault="00E82AA2" w:rsidP="00163810">
      <w:pPr>
        <w:spacing w:line="276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E82AA2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0DCED84" w14:textId="77777777" w:rsidR="00163810" w:rsidRPr="00E82AA2" w:rsidRDefault="00163810" w:rsidP="00163810">
      <w:pPr>
        <w:pStyle w:val="ListParagraph"/>
        <w:spacing w:after="0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E82AA2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36909867" w14:textId="77777777" w:rsidR="00163810" w:rsidRPr="00E82AA2" w:rsidRDefault="00163810" w:rsidP="0016381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 xml:space="preserve">Bất phương trình </w:t>
      </w:r>
      <w:r w:rsidRPr="00E82AA2">
        <w:rPr>
          <w:rFonts w:ascii="Chu Van An" w:eastAsia="Calibri" w:hAnsi="Chu Van An" w:cs="Chu Van An"/>
          <w:position w:val="-14"/>
          <w:sz w:val="24"/>
          <w:szCs w:val="24"/>
        </w:rPr>
        <w:object w:dxaOrig="1830" w:dyaOrig="420" w14:anchorId="50A7ED2A">
          <v:shape id="_x0000_i1473" type="#_x0000_t75" style="width:92.1pt;height:20.95pt" o:ole="">
            <v:imagedata r:id="rId631" o:title=""/>
          </v:shape>
          <o:OLEObject Type="Embed" ProgID="Equation.DSMT4" ShapeID="_x0000_i1473" DrawAspect="Content" ObjectID="_1689707411" r:id="rId642"/>
        </w:object>
      </w: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330" w:dyaOrig="240" w14:anchorId="55423F4B">
          <v:shape id="_x0000_i1474" type="#_x0000_t75" style="width:16.75pt;height:12.55pt" o:ole="">
            <v:imagedata r:id="rId643" o:title=""/>
          </v:shape>
          <o:OLEObject Type="Embed" ProgID="Equation.DSMT4" ShapeID="_x0000_i1474" DrawAspect="Content" ObjectID="_1689707412" r:id="rId644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</w:t>
      </w:r>
      <w:r w:rsidRPr="00E82AA2">
        <w:rPr>
          <w:rFonts w:ascii="Chu Van An" w:eastAsia="Calibri" w:hAnsi="Chu Van An" w:cs="Chu Van An"/>
          <w:position w:val="-16"/>
          <w:sz w:val="24"/>
          <w:szCs w:val="24"/>
        </w:rPr>
        <w:object w:dxaOrig="1815" w:dyaOrig="450" w14:anchorId="698314AF">
          <v:shape id="_x0000_i1475" type="#_x0000_t75" style="width:90.4pt;height:22.6pt" o:ole="">
            <v:imagedata r:id="rId645" o:title=""/>
          </v:shape>
          <o:OLEObject Type="Embed" ProgID="Equation.DSMT4" ShapeID="_x0000_i1475" DrawAspect="Content" ObjectID="_1689707413" r:id="rId646"/>
        </w:object>
      </w:r>
      <w:r w:rsidRPr="00E82AA2">
        <w:rPr>
          <w:rFonts w:ascii="Chu Van An" w:hAnsi="Chu Van An" w:cs="Chu Van An"/>
          <w:sz w:val="24"/>
          <w:szCs w:val="24"/>
        </w:rPr>
        <w:t>.</w:t>
      </w:r>
    </w:p>
    <w:p w14:paraId="64336AC7" w14:textId="77777777" w:rsidR="00163810" w:rsidRPr="00E82AA2" w:rsidRDefault="00163810" w:rsidP="0016381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 xml:space="preserve">Với </w:t>
      </w: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600" w:dyaOrig="300" w14:anchorId="64BD61C0">
          <v:shape id="_x0000_i1476" type="#_x0000_t75" style="width:30.15pt;height:15.05pt" o:ole="">
            <v:imagedata r:id="rId647" o:title=""/>
          </v:shape>
          <o:OLEObject Type="Embed" ProgID="Equation.DSMT4" ShapeID="_x0000_i1476" DrawAspect="Content" ObjectID="_1689707414" r:id="rId648"/>
        </w:object>
      </w:r>
      <w:r w:rsidRPr="00E82AA2">
        <w:rPr>
          <w:rFonts w:ascii="Chu Van An" w:hAnsi="Chu Van An" w:cs="Chu Van An"/>
          <w:sz w:val="24"/>
          <w:szCs w:val="24"/>
        </w:rPr>
        <w:t xml:space="preserve">, ta có: </w:t>
      </w: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795" w:dyaOrig="300" w14:anchorId="505BFD55">
          <v:shape id="_x0000_i1477" type="#_x0000_t75" style="width:40.2pt;height:15.05pt" o:ole="">
            <v:imagedata r:id="rId649" o:title=""/>
          </v:shape>
          <o:OLEObject Type="Embed" ProgID="Equation.DSMT4" ShapeID="_x0000_i1477" DrawAspect="Content" ObjectID="_1689707415" r:id="rId650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luôn đúng với mọi </w:t>
      </w: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600" w:dyaOrig="300" w14:anchorId="74128602">
          <v:shape id="_x0000_i1478" type="#_x0000_t75" style="width:30.15pt;height:15.05pt" o:ole="">
            <v:imagedata r:id="rId651" o:title=""/>
          </v:shape>
          <o:OLEObject Type="Embed" ProgID="Equation.DSMT4" ShapeID="_x0000_i1478" DrawAspect="Content" ObjectID="_1689707416" r:id="rId652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nên bất phương trình đã cho có nghiệm.</w:t>
      </w:r>
    </w:p>
    <w:p w14:paraId="239444EA" w14:textId="77777777" w:rsidR="00163810" w:rsidRPr="00E82AA2" w:rsidRDefault="00163810" w:rsidP="0016381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 xml:space="preserve">Với </w:t>
      </w: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555" w:dyaOrig="300" w14:anchorId="05ABFCA8">
          <v:shape id="_x0000_i1479" type="#_x0000_t75" style="width:28.45pt;height:15.05pt" o:ole="">
            <v:imagedata r:id="rId653" o:title=""/>
          </v:shape>
          <o:OLEObject Type="Embed" ProgID="Equation.DSMT4" ShapeID="_x0000_i1479" DrawAspect="Content" ObjectID="_1689707417" r:id="rId654"/>
        </w:object>
      </w:r>
      <w:r w:rsidRPr="00E82AA2">
        <w:rPr>
          <w:rFonts w:ascii="Chu Van An" w:hAnsi="Chu Van An" w:cs="Chu Van An"/>
          <w:sz w:val="24"/>
          <w:szCs w:val="24"/>
        </w:rPr>
        <w:t xml:space="preserve">, ta có: </w:t>
      </w: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690" w:dyaOrig="300" w14:anchorId="32086B4F">
          <v:shape id="_x0000_i1480" type="#_x0000_t75" style="width:34.35pt;height:15.05pt" o:ole="">
            <v:imagedata r:id="rId655" o:title=""/>
          </v:shape>
          <o:OLEObject Type="Embed" ProgID="Equation.DSMT4" ShapeID="_x0000_i1480" DrawAspect="Content" ObjectID="_1689707418" r:id="rId656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(vô nghiệm).</w:t>
      </w:r>
    </w:p>
    <w:p w14:paraId="0A2478B6" w14:textId="77777777" w:rsidR="00163810" w:rsidRPr="00E82AA2" w:rsidRDefault="00163810" w:rsidP="0016381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 xml:space="preserve">Với </w:t>
      </w:r>
      <w:r w:rsidRPr="00E82AA2">
        <w:rPr>
          <w:rFonts w:ascii="Chu Van An" w:eastAsia="Calibri" w:hAnsi="Chu Van An" w:cs="Chu Van An"/>
          <w:position w:val="-30"/>
          <w:sz w:val="24"/>
          <w:szCs w:val="24"/>
        </w:rPr>
        <w:object w:dxaOrig="720" w:dyaOrig="720" w14:anchorId="08098AF9">
          <v:shape id="_x0000_i1481" type="#_x0000_t75" style="width:36.85pt;height:36.85pt" o:ole="">
            <v:imagedata r:id="rId657" o:title=""/>
          </v:shape>
          <o:OLEObject Type="Embed" ProgID="Equation.DSMT4" ShapeID="_x0000_i1481" DrawAspect="Content" ObjectID="_1689707419" r:id="rId658"/>
        </w:object>
      </w:r>
      <w:r w:rsidRPr="00E82AA2">
        <w:rPr>
          <w:rFonts w:ascii="Chu Van An" w:hAnsi="Chu Van An" w:cs="Chu Van An"/>
          <w:sz w:val="24"/>
          <w:szCs w:val="24"/>
        </w:rPr>
        <w:t>, bất phương trình đã cho luôn có nghiệm.</w:t>
      </w:r>
    </w:p>
    <w:p w14:paraId="34379E55" w14:textId="77777777" w:rsidR="00163810" w:rsidRPr="00E82AA2" w:rsidRDefault="00163810" w:rsidP="00163810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E82AA2">
        <w:rPr>
          <w:rFonts w:ascii="Chu Van An" w:hAnsi="Chu Van An" w:cs="Chu Van An"/>
          <w:sz w:val="24"/>
          <w:szCs w:val="24"/>
        </w:rPr>
        <w:t xml:space="preserve">Vậy khi </w:t>
      </w:r>
      <w:r w:rsidRPr="00E82AA2">
        <w:rPr>
          <w:rFonts w:ascii="Chu Van An" w:eastAsia="Calibri" w:hAnsi="Chu Van An" w:cs="Chu Van An"/>
          <w:position w:val="-6"/>
          <w:sz w:val="24"/>
          <w:szCs w:val="24"/>
        </w:rPr>
        <w:object w:dxaOrig="555" w:dyaOrig="300" w14:anchorId="71251AB1">
          <v:shape id="_x0000_i1482" type="#_x0000_t75" style="width:28.45pt;height:15.05pt" o:ole="">
            <v:imagedata r:id="rId659" o:title=""/>
          </v:shape>
          <o:OLEObject Type="Embed" ProgID="Equation.DSMT4" ShapeID="_x0000_i1482" DrawAspect="Content" ObjectID="_1689707420" r:id="rId660"/>
        </w:object>
      </w:r>
      <w:r w:rsidRPr="00E82AA2">
        <w:rPr>
          <w:rFonts w:ascii="Chu Van An" w:hAnsi="Chu Van An" w:cs="Chu Van An"/>
          <w:sz w:val="24"/>
          <w:szCs w:val="24"/>
        </w:rPr>
        <w:t xml:space="preserve"> thì bất phương trình đã cho vô nghiệm.</w:t>
      </w:r>
    </w:p>
    <w:p w14:paraId="3557B14E" w14:textId="77777777" w:rsidR="00163810" w:rsidRPr="00E82AA2" w:rsidRDefault="00163810" w:rsidP="00163810">
      <w:pPr>
        <w:pStyle w:val="ListParagraph"/>
        <w:tabs>
          <w:tab w:val="left" w:pos="992"/>
        </w:tabs>
        <w:spacing w:after="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0039DB86" w14:textId="262B0634" w:rsidR="00163810" w:rsidRPr="00E82AA2" w:rsidRDefault="00163810" w:rsidP="00163810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E82AA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E82AA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E82AA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915"/>
        <w:gridCol w:w="4995"/>
      </w:tblGrid>
      <w:tr w:rsidR="00E82AA2" w:rsidRPr="00E82AA2" w14:paraId="0ABF77BF" w14:textId="77777777" w:rsidTr="00E82AA2">
        <w:tc>
          <w:tcPr>
            <w:tcW w:w="5915" w:type="dxa"/>
            <w:shd w:val="clear" w:color="auto" w:fill="auto"/>
          </w:tcPr>
          <w:p w14:paraId="2186C043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  <w:t>Câu 1:</w: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Với giá trị nào của </w:t>
            </w:r>
            <w:r w:rsidRPr="00E82AA2">
              <w:rPr>
                <w:rFonts w:ascii="Chu Van An" w:hAnsi="Chu Van An" w:cs="Chu Van An"/>
                <w:position w:val="-6"/>
              </w:rPr>
              <w:object w:dxaOrig="255" w:dyaOrig="225" w14:anchorId="342B24A7">
                <v:shape id="_x0000_i9500" type="#_x0000_t75" style="width:13.4pt;height:10.9pt" o:ole="">
                  <v:imagedata r:id="rId661" o:title=""/>
                </v:shape>
                <o:OLEObject Type="Embed" ProgID="Equation.DSMT4" ShapeID="_x0000_i9500" DrawAspect="Content" ObjectID="_1689707421" r:id="rId66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thì bất phương trình </w:t>
            </w:r>
            <w:r w:rsidRPr="00E82AA2">
              <w:rPr>
                <w:rFonts w:ascii="Chu Van An" w:hAnsi="Chu Van An" w:cs="Chu Van An"/>
                <w:position w:val="-6"/>
              </w:rPr>
              <w:object w:dxaOrig="1245" w:dyaOrig="285" w14:anchorId="7629F853">
                <v:shape id="_x0000_i9501" type="#_x0000_t75" style="width:62.8pt;height:14.25pt" o:ole="">
                  <v:imagedata r:id="rId663" o:title=""/>
                </v:shape>
                <o:OLEObject Type="Embed" ProgID="Equation.DSMT4" ShapeID="_x0000_i9501" DrawAspect="Content" ObjectID="_1689707422" r:id="rId66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vô nghiệm.</w:t>
            </w:r>
          </w:p>
          <w:p w14:paraId="498A8888" w14:textId="77777777" w:rsidR="00E82AA2" w:rsidRPr="00E82AA2" w:rsidRDefault="00E82AA2" w:rsidP="00571164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60" w:dyaOrig="285" w14:anchorId="43288A4E">
                <v:shape id="_x0000_i9502" type="#_x0000_t75" style="width:32.65pt;height:14.25pt" o:ole="">
                  <v:imagedata r:id="rId665" o:title=""/>
                </v:shape>
                <o:OLEObject Type="Embed" ProgID="Equation.DSMT4" ShapeID="_x0000_i9502" DrawAspect="Content" ObjectID="_1689707423" r:id="rId66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85" w14:anchorId="054E9972">
                <v:shape id="_x0000_i9503" type="#_x0000_t75" style="width:30.15pt;height:14.25pt" o:ole="">
                  <v:imagedata r:id="rId667" o:title=""/>
                </v:shape>
                <o:OLEObject Type="Embed" ProgID="Equation.DSMT4" ShapeID="_x0000_i9503" DrawAspect="Content" ObjectID="_1689707424" r:id="rId66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15" w:dyaOrig="285" w14:anchorId="33616C5A">
                <v:shape id="_x0000_i9504" type="#_x0000_t75" style="width:31pt;height:14.25pt" o:ole="">
                  <v:imagedata r:id="rId669" o:title=""/>
                </v:shape>
                <o:OLEObject Type="Embed" ProgID="Equation.DSMT4" ShapeID="_x0000_i9504" DrawAspect="Content" ObjectID="_1689707425" r:id="rId67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3B868C8A">
                <v:shape id="_x0000_i9505" type="#_x0000_t75" style="width:36.85pt;height:14.25pt" o:ole="">
                  <v:imagedata r:id="rId671" o:title=""/>
                </v:shape>
                <o:OLEObject Type="Embed" ProgID="Equation.DSMT4" ShapeID="_x0000_i9505" DrawAspect="Content" ObjectID="_1689707426" r:id="rId67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2A49A1A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5FB8C956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4F10C5AD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517C6B18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2D254B1E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58654E51" w14:textId="77777777" w:rsidTr="00E82AA2">
        <w:tc>
          <w:tcPr>
            <w:tcW w:w="5915" w:type="dxa"/>
            <w:shd w:val="clear" w:color="auto" w:fill="auto"/>
          </w:tcPr>
          <w:p w14:paraId="6E61968D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Hệ phương trình </w:t>
            </w:r>
            <w:r w:rsidRPr="00E82AA2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080" w:dyaOrig="720" w14:anchorId="33CA6DCA">
                <v:shape id="_x0000_i9506" type="#_x0000_t75" style="width:54.4pt;height:36.85pt" o:ole="">
                  <v:imagedata r:id="rId673" o:title=""/>
                </v:shape>
                <o:OLEObject Type="Embed" ProgID="Equation.DSMT4" ShapeID="_x0000_i9506" DrawAspect="Content" ObjectID="_1689707427" r:id="rId67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có nghiệm khi và chỉ khi</w:t>
            </w:r>
          </w:p>
          <w:p w14:paraId="7A7E8266" w14:textId="77777777" w:rsidR="004531FD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95" w:dyaOrig="615" w14:anchorId="77E2A82F">
                <v:shape id="_x0000_i9507" type="#_x0000_t75" style="width:40.2pt;height:31pt" o:ole="">
                  <v:imagedata r:id="rId675" o:title=""/>
                </v:shape>
                <o:OLEObject Type="Embed" ProgID="Equation.DSMT4" ShapeID="_x0000_i9507" DrawAspect="Content" ObjectID="_1689707428" r:id="rId67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825" w:dyaOrig="615" w14:anchorId="4D5B100E">
                <v:shape id="_x0000_i9508" type="#_x0000_t75" style="width:41pt;height:31pt" o:ole="">
                  <v:imagedata r:id="rId677" o:title=""/>
                </v:shape>
                <o:OLEObject Type="Embed" ProgID="Equation.DSMT4" ShapeID="_x0000_i9508" DrawAspect="Content" ObjectID="_1689707429" r:id="rId67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30D999F5" w14:textId="0D4DBDFE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C.  </w:t>
            </w:r>
            <w:r w:rsidRPr="00E82AA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95" w:dyaOrig="615" w14:anchorId="3983C207">
                <v:shape id="_x0000_i9509" type="#_x0000_t75" style="width:40.2pt;height:31pt" o:ole="">
                  <v:imagedata r:id="rId679" o:title=""/>
                </v:shape>
                <o:OLEObject Type="Embed" ProgID="Equation.DSMT4" ShapeID="_x0000_i9509" DrawAspect="Content" ObjectID="_1689707430" r:id="rId68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95" w:dyaOrig="615" w14:anchorId="0EB75153">
                <v:shape id="_x0000_i9510" type="#_x0000_t75" style="width:40.2pt;height:31pt" o:ole="">
                  <v:imagedata r:id="rId681" o:title=""/>
                </v:shape>
                <o:OLEObject Type="Embed" ProgID="Equation.DSMT4" ShapeID="_x0000_i9510" DrawAspect="Content" ObjectID="_1689707431" r:id="rId68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6F413DD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7CAAC02D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3D9B75B5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0FFF883C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591A135A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3E8C394D" w14:textId="77777777" w:rsidTr="00E82AA2">
        <w:tc>
          <w:tcPr>
            <w:tcW w:w="5915" w:type="dxa"/>
            <w:shd w:val="clear" w:color="auto" w:fill="auto"/>
          </w:tcPr>
          <w:p w14:paraId="417A6579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Biết bất phương trình (ẩn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29B79B45">
                <v:shape id="_x0000_i9511" type="#_x0000_t75" style="width:9.2pt;height:10.9pt" o:ole="">
                  <v:imagedata r:id="rId683" o:title=""/>
                </v:shape>
                <o:OLEObject Type="Embed" ProgID="Equation.DSMT4" ShapeID="_x0000_i9511" DrawAspect="Content" ObjectID="_1689707432" r:id="rId68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): </w:t>
            </w:r>
            <w:r w:rsidRPr="00E82AA2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025" w:dyaOrig="315" w14:anchorId="03CC6FCD">
                <v:shape id="_x0000_i9512" type="#_x0000_t75" style="width:101.3pt;height:15.9pt" o:ole="">
                  <v:imagedata r:id="rId685" o:title=""/>
                </v:shape>
                <o:OLEObject Type="Embed" ProgID="Equation.DSMT4" ShapeID="_x0000_i9512" DrawAspect="Content" ObjectID="_1689707433" r:id="rId68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vô nghiệm. Tìm tất cả các giá trị tham số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54E9B4C2">
                <v:shape id="_x0000_i9513" type="#_x0000_t75" style="width:13.4pt;height:10.9pt" o:ole="">
                  <v:imagedata r:id="rId687" o:title=""/>
                </v:shape>
                <o:OLEObject Type="Embed" ProgID="Equation.DSMT4" ShapeID="_x0000_i9513" DrawAspect="Content" ObjectID="_1689707434" r:id="rId68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A1F3A1A" w14:textId="77777777" w:rsidR="004531FD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E82AA2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  <w:lang w:val="nl-NL"/>
              </w:rPr>
              <w:object w:dxaOrig="555" w:dyaOrig="270" w14:anchorId="24C8538A">
                <v:shape id="_x0000_i9514" type="#_x0000_t75" style="width:28.45pt;height:13.4pt" o:ole="">
                  <v:imagedata r:id="rId689" o:title=""/>
                </v:shape>
                <o:OLEObject Type="Embed" ProgID="Equation.DSMT4" ShapeID="_x0000_i9514" DrawAspect="Content" ObjectID="_1689707435" r:id="rId690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  <w:lang w:val="nl-NL"/>
              </w:rPr>
              <w:object w:dxaOrig="555" w:dyaOrig="285" w14:anchorId="34399F8A">
                <v:shape id="_x0000_i9515" type="#_x0000_t75" style="width:28.45pt;height:14.25pt" o:ole="">
                  <v:imagedata r:id="rId691" o:title=""/>
                </v:shape>
                <o:OLEObject Type="Embed" ProgID="Equation.DSMT4" ShapeID="_x0000_i9515" DrawAspect="Content" ObjectID="_1689707436" r:id="rId692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0F93A9F4" w14:textId="625D8E0B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C.  </w:t>
            </w:r>
            <w:r w:rsidRPr="00E82AA2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  <w:lang w:val="nl-NL"/>
              </w:rPr>
              <w:object w:dxaOrig="555" w:dyaOrig="285" w14:anchorId="21AA32C6">
                <v:shape id="_x0000_i9516" type="#_x0000_t75" style="width:28.45pt;height:14.25pt" o:ole="">
                  <v:imagedata r:id="rId693" o:title=""/>
                </v:shape>
                <o:OLEObject Type="Embed" ProgID="Equation.DSMT4" ShapeID="_x0000_i9516" DrawAspect="Content" ObjectID="_1689707437" r:id="rId694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  <w:lang w:val="nl-NL"/>
              </w:rPr>
              <w:object w:dxaOrig="630" w:dyaOrig="600" w14:anchorId="196A8DE7">
                <v:shape id="_x0000_i9517" type="#_x0000_t75" style="width:31.8pt;height:30.15pt" o:ole="">
                  <v:imagedata r:id="rId695" o:title=""/>
                </v:shape>
                <o:OLEObject Type="Embed" ProgID="Equation.DSMT4" ShapeID="_x0000_i9517" DrawAspect="Content" ObjectID="_1689707438" r:id="rId696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EEBA4B2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211A1D3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01DF13E2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660A7D39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3B72CF6C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1D221E75" w14:textId="77777777" w:rsidTr="00E82AA2">
        <w:tc>
          <w:tcPr>
            <w:tcW w:w="5915" w:type="dxa"/>
            <w:shd w:val="clear" w:color="auto" w:fill="auto"/>
          </w:tcPr>
          <w:p w14:paraId="247F1B5C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Tìm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10" w14:anchorId="27D2A4B2">
                <v:shape id="_x0000_i9518" type="#_x0000_t75" style="width:13.4pt;height:10.05pt" o:ole="">
                  <v:imagedata r:id="rId697" o:title=""/>
                </v:shape>
                <o:OLEObject Type="Embed" ProgID="Equation.DSMT4" ShapeID="_x0000_i9518" DrawAspect="Content" ObjectID="_1689707439" r:id="rId698"/>
              </w:object>
            </w:r>
            <w:r w:rsidRPr="00E82AA2">
              <w:rPr>
                <w:rFonts w:ascii="Chu Van An" w:eastAsia="Arial" w:hAnsi="Chu Van An" w:cs="Chu Van An"/>
                <w:sz w:val="24"/>
                <w:szCs w:val="24"/>
              </w:rPr>
              <w:t xml:space="preserve"> để hệ bất phương trình </w:t>
            </w:r>
            <w:r w:rsidRPr="00E82AA2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890" w:dyaOrig="750" w14:anchorId="570508F8">
                <v:shape id="_x0000_i9519" type="#_x0000_t75" style="width:94.6pt;height:37.65pt" o:ole="">
                  <v:imagedata r:id="rId699" o:title=""/>
                </v:shape>
                <o:OLEObject Type="Embed" ProgID="Equation.DSMT4" ShapeID="_x0000_i9519" DrawAspect="Content" ObjectID="_1689707440" r:id="rId700"/>
              </w:object>
            </w:r>
            <w:r w:rsidRPr="00E82AA2">
              <w:rPr>
                <w:rFonts w:ascii="Chu Van An" w:eastAsia="Arial" w:hAnsi="Chu Van An" w:cs="Chu Van An"/>
                <w:sz w:val="24"/>
                <w:szCs w:val="24"/>
              </w:rPr>
              <w:t xml:space="preserve"> có nghiệm.</w:t>
            </w:r>
          </w:p>
          <w:p w14:paraId="3B4970D6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  <w:t>A.</w:t>
            </w:r>
            <w:r w:rsidRPr="00E82AA2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position w:val="-28"/>
                <w:sz w:val="24"/>
                <w:szCs w:val="24"/>
                <w:lang w:val="vi-VN" w:eastAsia="vi-VN"/>
              </w:rPr>
              <w:object w:dxaOrig="1410" w:dyaOrig="690" w14:anchorId="7735F6CB">
                <v:shape id="_x0000_i9520" type="#_x0000_t75" style="width:70.35pt;height:34.35pt" o:ole="">
                  <v:imagedata r:id="rId701" o:title=""/>
                </v:shape>
                <o:OLEObject Type="Embed" ProgID="Equation.DSMT4" ShapeID="_x0000_i9520" DrawAspect="Content" ObjectID="_1689707441" r:id="rId70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position w:val="-28"/>
                <w:sz w:val="24"/>
                <w:szCs w:val="24"/>
                <w:lang w:val="vi-VN" w:eastAsia="vi-VN"/>
              </w:rPr>
              <w:object w:dxaOrig="1350" w:dyaOrig="690" w14:anchorId="6C49CEBE">
                <v:shape id="_x0000_i9521" type="#_x0000_t75" style="width:67pt;height:34.35pt" o:ole="">
                  <v:imagedata r:id="rId703" o:title=""/>
                </v:shape>
                <o:OLEObject Type="Embed" ProgID="Equation.DSMT4" ShapeID="_x0000_i9521" DrawAspect="Content" ObjectID="_1689707442" r:id="rId70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</w:p>
          <w:p w14:paraId="0B7AA879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  <w:t xml:space="preserve">C.  </w:t>
            </w:r>
            <w:r w:rsidRPr="00E82AA2">
              <w:rPr>
                <w:rFonts w:ascii="Chu Van An" w:eastAsia="Times New Roman" w:hAnsi="Chu Van An" w:cs="Chu Van An"/>
                <w:position w:val="-28"/>
                <w:sz w:val="24"/>
                <w:szCs w:val="24"/>
                <w:lang w:val="vi-VN" w:eastAsia="vi-VN"/>
              </w:rPr>
              <w:object w:dxaOrig="1440" w:dyaOrig="690" w14:anchorId="668D38BF">
                <v:shape id="_x0000_i9522" type="#_x0000_t75" style="width:1in;height:34.35pt" o:ole="">
                  <v:imagedata r:id="rId705" o:title=""/>
                </v:shape>
                <o:OLEObject Type="Embed" ProgID="Equation.DSMT4" ShapeID="_x0000_i9522" DrawAspect="Content" ObjectID="_1689707443" r:id="rId70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  <w:t xml:space="preserve">D.  </w:t>
            </w:r>
            <w:r w:rsidRPr="00E82AA2">
              <w:rPr>
                <w:rFonts w:ascii="Chu Van An" w:eastAsia="Times New Roman" w:hAnsi="Chu Van An" w:cs="Chu Van An"/>
                <w:position w:val="-28"/>
                <w:sz w:val="24"/>
                <w:szCs w:val="24"/>
                <w:lang w:val="vi-VN" w:eastAsia="vi-VN"/>
              </w:rPr>
              <w:object w:dxaOrig="1440" w:dyaOrig="690" w14:anchorId="52C6DC9D">
                <v:shape id="_x0000_i9523" type="#_x0000_t75" style="width:1in;height:34.35pt" o:ole="">
                  <v:imagedata r:id="rId707" o:title=""/>
                </v:shape>
                <o:OLEObject Type="Embed" ProgID="Equation.DSMT4" ShapeID="_x0000_i9523" DrawAspect="Content" ObjectID="_1689707444" r:id="rId70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</w:p>
          <w:p w14:paraId="7B9DDE8E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726FDB0E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48339076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7D39D9C0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2F63A79E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1E8CC86B" w14:textId="77777777" w:rsidTr="00E82AA2">
        <w:tc>
          <w:tcPr>
            <w:tcW w:w="5915" w:type="dxa"/>
            <w:shd w:val="clear" w:color="auto" w:fill="auto"/>
          </w:tcPr>
          <w:p w14:paraId="40F741F9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Tập nghiệm của bất phương trình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340" w:dyaOrig="405" w14:anchorId="320A5C16">
                <v:shape id="_x0000_i9524" type="#_x0000_t75" style="width:117.2pt;height:20.95pt" o:ole="">
                  <v:imagedata r:id="rId709" o:title=""/>
                </v:shape>
                <o:OLEObject Type="Embed" ProgID="Equation.DSMT4" ShapeID="_x0000_i9524" DrawAspect="Content" ObjectID="_1689707445" r:id="rId71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68AAD4A2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2100" w:dyaOrig="690" w14:anchorId="527B84CB">
                <v:shape id="_x0000_i9525" type="#_x0000_t75" style="width:104.65pt;height:34.35pt" o:ole="">
                  <v:imagedata r:id="rId711" o:title=""/>
                </v:shape>
                <o:OLEObject Type="Embed" ProgID="Equation.DSMT4" ShapeID="_x0000_i9525" DrawAspect="Content" ObjectID="_1689707446" r:id="rId71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800" w:dyaOrig="690" w14:anchorId="67A2408D">
                <v:shape id="_x0000_i9526" type="#_x0000_t75" style="width:89.6pt;height:34.35pt" o:ole="">
                  <v:imagedata r:id="rId713" o:title=""/>
                </v:shape>
                <o:OLEObject Type="Embed" ProgID="Equation.DSMT4" ShapeID="_x0000_i9526" DrawAspect="Content" ObjectID="_1689707447" r:id="rId71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CAC2942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E82AA2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755" w:dyaOrig="690" w14:anchorId="56935523">
                <v:shape id="_x0000_i9527" type="#_x0000_t75" style="width:87.9pt;height:34.35pt" o:ole="">
                  <v:imagedata r:id="rId715" o:title=""/>
                </v:shape>
                <o:OLEObject Type="Embed" ProgID="Equation.DSMT4" ShapeID="_x0000_i9527" DrawAspect="Content" ObjectID="_1689707448" r:id="rId71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Chưa kết luận được.</w:t>
            </w:r>
          </w:p>
          <w:p w14:paraId="73B7C415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6BEA4440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15493760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34DE158C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46ED7420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0CDC4F19" w14:textId="77777777" w:rsidTr="00E82AA2">
        <w:tc>
          <w:tcPr>
            <w:tcW w:w="5915" w:type="dxa"/>
            <w:shd w:val="clear" w:color="auto" w:fill="auto"/>
          </w:tcPr>
          <w:p w14:paraId="19F16DB7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Tìm giá trị của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25" w14:anchorId="6D35F97A">
                <v:shape id="_x0000_i9528" type="#_x0000_t75" style="width:13.4pt;height:10.9pt" o:ole="">
                  <v:imagedata r:id="rId717" o:title=""/>
                </v:shape>
                <o:OLEObject Type="Embed" ProgID="Equation.DSMT4" ShapeID="_x0000_i9528" DrawAspect="Content" ObjectID="_1689707449" r:id="rId71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để hệ bất phương trình </w:t>
            </w:r>
            <w:r w:rsidRPr="00E82AA2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975" w:dyaOrig="720" w14:anchorId="4AB0AE63">
                <v:shape id="_x0000_i9529" type="#_x0000_t75" style="width:48.55pt;height:36.85pt" o:ole="">
                  <v:imagedata r:id="rId719" o:title=""/>
                </v:shape>
                <o:OLEObject Type="Embed" ProgID="Equation.DSMT4" ShapeID="_x0000_i9529" DrawAspect="Content" ObjectID="_1689707450" r:id="rId72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có nghiệm.</w:t>
            </w:r>
          </w:p>
          <w:p w14:paraId="6125E2FA" w14:textId="77777777" w:rsidR="004531FD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>A.</w:t>
            </w:r>
            <w:r w:rsidRPr="00E82AA2">
              <w:rPr>
                <w:rFonts w:ascii="Chu Van An" w:hAnsi="Chu Van An" w:cs="Chu Van An"/>
                <w:b/>
                <w:color w:val="0033CC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300" w14:anchorId="771EE98C">
                <v:shape id="_x0000_i9530" type="#_x0000_t75" style="width:30.15pt;height:15.05pt" o:ole="">
                  <v:imagedata r:id="rId721" o:title=""/>
                </v:shape>
                <o:OLEObject Type="Embed" ProgID="Equation.DSMT4" ShapeID="_x0000_i9530" DrawAspect="Content" ObjectID="_1689707451" r:id="rId72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90" w:dyaOrig="270" w14:anchorId="77F29B0A">
                <v:shape id="_x0000_i9531" type="#_x0000_t75" style="width:49.4pt;height:13.4pt" o:ole="">
                  <v:imagedata r:id="rId723" o:title=""/>
                </v:shape>
                <o:OLEObject Type="Embed" ProgID="Equation.DSMT4" ShapeID="_x0000_i9531" DrawAspect="Content" ObjectID="_1689707452" r:id="rId72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</w:p>
          <w:p w14:paraId="5E0ACBD6" w14:textId="5B04C5D2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90" w:dyaOrig="300" w14:anchorId="3132C027">
                <v:shape id="_x0000_i9532" type="#_x0000_t75" style="width:49.4pt;height:15.05pt" o:ole="">
                  <v:imagedata r:id="rId725" o:title=""/>
                </v:shape>
                <o:OLEObject Type="Embed" ProgID="Equation.DSMT4" ShapeID="_x0000_i9532" DrawAspect="Content" ObjectID="_1689707453" r:id="rId72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70" w14:anchorId="030252D7">
                <v:shape id="_x0000_i9533" type="#_x0000_t75" style="width:30.15pt;height:13.4pt" o:ole="">
                  <v:imagedata r:id="rId727" o:title=""/>
                </v:shape>
                <o:OLEObject Type="Embed" ProgID="Equation.DSMT4" ShapeID="_x0000_i9533" DrawAspect="Content" ObjectID="_1689707454" r:id="rId72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F3AC016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6BE7E2AF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lastRenderedPageBreak/>
              <w:t>Lời giải :......................................................................</w:t>
            </w:r>
          </w:p>
          <w:p w14:paraId="39F0337C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4EF3E2B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lastRenderedPageBreak/>
              <w:t>......................................................................................</w:t>
            </w:r>
          </w:p>
          <w:p w14:paraId="7D4CF83E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2C98494B" w14:textId="77777777" w:rsidTr="00E82AA2">
        <w:tc>
          <w:tcPr>
            <w:tcW w:w="5915" w:type="dxa"/>
            <w:shd w:val="clear" w:color="auto" w:fill="auto"/>
          </w:tcPr>
          <w:p w14:paraId="7AD32D32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E82AA2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lastRenderedPageBreak/>
              <w:t>Câu 7: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Cho bất phương trình </w:t>
            </w:r>
            <w:r w:rsidRPr="00E82AA2">
              <w:rPr>
                <w:rFonts w:ascii="Chu Van An" w:hAnsi="Chu Van An" w:cs="Chu Van An"/>
                <w:position w:val="-6"/>
              </w:rPr>
              <w:object w:dxaOrig="1575" w:dyaOrig="285" w14:anchorId="0B30BE34">
                <v:shape id="_x0000_i9534" type="#_x0000_t75" style="width:78.7pt;height:14.25pt" o:ole="">
                  <v:imagedata r:id="rId729" o:title=""/>
                </v:shape>
                <o:OLEObject Type="Embed" ProgID="Equation.DSMT4" ShapeID="_x0000_i9534" DrawAspect="Content" ObjectID="_1689707455" r:id="rId73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. Khi </w:t>
            </w:r>
            <w:r w:rsidRPr="00E82AA2">
              <w:rPr>
                <w:rFonts w:ascii="Chu Van An" w:hAnsi="Chu Van An" w:cs="Chu Van An"/>
                <w:position w:val="-6"/>
              </w:rPr>
              <w:object w:dxaOrig="555" w:dyaOrig="285" w14:anchorId="67FD77EE">
                <v:shape id="_x0000_i9535" type="#_x0000_t75" style="width:28.45pt;height:14.25pt" o:ole="">
                  <v:imagedata r:id="rId731" o:title=""/>
                </v:shape>
                <o:OLEObject Type="Embed" ProgID="Equation.DSMT4" ShapeID="_x0000_i9535" DrawAspect="Content" ObjectID="_1689707456" r:id="rId73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tập nghiệm của bất phương trình là:</w:t>
            </w:r>
          </w:p>
          <w:p w14:paraId="53556B00" w14:textId="77777777" w:rsidR="004531FD" w:rsidRDefault="00E82AA2" w:rsidP="00571164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80" w:dyaOrig="405" w14:anchorId="01EEC849">
                <v:shape id="_x0000_i9536" type="#_x0000_t75" style="width:39.35pt;height:20.95pt" o:ole="">
                  <v:imagedata r:id="rId733" o:title=""/>
                </v:shape>
                <o:OLEObject Type="Embed" ProgID="Equation.DSMT4" ShapeID="_x0000_i9536" DrawAspect="Content" ObjectID="_1689707457" r:id="rId73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80" w:dyaOrig="405" w14:anchorId="4086531D">
                <v:shape id="_x0000_i9537" type="#_x0000_t75" style="width:39.35pt;height:20.95pt" o:ole="">
                  <v:imagedata r:id="rId735" o:title=""/>
                </v:shape>
                <o:OLEObject Type="Embed" ProgID="Equation.DSMT4" ShapeID="_x0000_i9537" DrawAspect="Content" ObjectID="_1689707458" r:id="rId73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1279E36F" w14:textId="05817AEC" w:rsidR="00E82AA2" w:rsidRPr="00E82AA2" w:rsidRDefault="00E82AA2" w:rsidP="00571164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C.  </w:t>
            </w:r>
            <w:r w:rsidRPr="00E82AA2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00" w:dyaOrig="405" w14:anchorId="7C2F5B06">
                <v:shape id="_x0000_i9538" type="#_x0000_t75" style="width:45.2pt;height:20.95pt" o:ole="">
                  <v:imagedata r:id="rId737" o:title=""/>
                </v:shape>
                <o:OLEObject Type="Embed" ProgID="Equation.DSMT4" ShapeID="_x0000_i9538" DrawAspect="Content" ObjectID="_1689707459" r:id="rId73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00" w:dyaOrig="405" w14:anchorId="3FC3DDB4">
                <v:shape id="_x0000_i9539" type="#_x0000_t75" style="width:45.2pt;height:20.95pt" o:ole="">
                  <v:imagedata r:id="rId739" o:title=""/>
                </v:shape>
                <o:OLEObject Type="Embed" ProgID="Equation.DSMT4" ShapeID="_x0000_i9539" DrawAspect="Content" ObjectID="_1689707460" r:id="rId74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916CDFF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2AE9A41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6048511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515B66D9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3A8572F7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3CEE73F7" w14:textId="77777777" w:rsidTr="00E82AA2">
        <w:tc>
          <w:tcPr>
            <w:tcW w:w="5915" w:type="dxa"/>
            <w:shd w:val="clear" w:color="auto" w:fill="auto"/>
          </w:tcPr>
          <w:p w14:paraId="69409ABC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Tìm tất cả các giá trị thực của tham số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581D2B37">
                <v:shape id="_x0000_i9540" type="#_x0000_t75" style="width:13.4pt;height:10.9pt" o:ole="">
                  <v:imagedata r:id="rId741" o:title=""/>
                </v:shape>
                <o:OLEObject Type="Embed" ProgID="Equation.DSMT4" ShapeID="_x0000_i9540" DrawAspect="Content" ObjectID="_1689707461" r:id="rId74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để hệ bất phương trình</w:t>
            </w:r>
            <w:r w:rsidRPr="00E82AA2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080" w:dyaOrig="720" w14:anchorId="720FBB3D">
                <v:shape id="_x0000_i9541" type="#_x0000_t75" style="width:54.4pt;height:36.85pt" o:ole="">
                  <v:imagedata r:id="rId743" o:title=""/>
                </v:shape>
                <o:OLEObject Type="Embed" ProgID="Equation.DSMT4" ShapeID="_x0000_i9541" DrawAspect="Content" ObjectID="_1689707462" r:id="rId74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có nghiệm duy nhất.</w:t>
            </w:r>
          </w:p>
          <w:p w14:paraId="6E7D0BFD" w14:textId="77777777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85" w14:anchorId="608F0054">
                <v:shape id="_x0000_i9542" type="#_x0000_t75" style="width:31pt;height:14.25pt" o:ole="">
                  <v:imagedata r:id="rId745" o:title=""/>
                </v:shape>
                <o:OLEObject Type="Embed" ProgID="Equation.DSMT4" ShapeID="_x0000_i9542" DrawAspect="Content" ObjectID="_1689707463" r:id="rId74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85" w14:anchorId="690C8961">
                <v:shape id="_x0000_i9543" type="#_x0000_t75" style="width:30.15pt;height:14.25pt" o:ole="">
                  <v:imagedata r:id="rId747" o:title=""/>
                </v:shape>
                <o:OLEObject Type="Embed" ProgID="Equation.DSMT4" ShapeID="_x0000_i9543" DrawAspect="Content" ObjectID="_1689707464" r:id="rId74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85" w14:anchorId="20FF398A">
                <v:shape id="_x0000_i9544" type="#_x0000_t75" style="width:30.15pt;height:14.25pt" o:ole="">
                  <v:imagedata r:id="rId749" o:title=""/>
                </v:shape>
                <o:OLEObject Type="Embed" ProgID="Equation.DSMT4" ShapeID="_x0000_i9544" DrawAspect="Content" ObjectID="_1689707465" r:id="rId75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85" w14:anchorId="7A4F1ACD">
                <v:shape id="_x0000_i9545" type="#_x0000_t75" style="width:31pt;height:14.25pt" o:ole="">
                  <v:imagedata r:id="rId751" o:title=""/>
                </v:shape>
                <o:OLEObject Type="Embed" ProgID="Equation.DSMT4" ShapeID="_x0000_i9545" DrawAspect="Content" ObjectID="_1689707466" r:id="rId75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E41E61D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5125D47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335451E3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44D652F2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6D38F3D0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63D85B60" w14:textId="77777777" w:rsidTr="00E82AA2">
        <w:tc>
          <w:tcPr>
            <w:tcW w:w="5915" w:type="dxa"/>
            <w:shd w:val="clear" w:color="auto" w:fill="auto"/>
          </w:tcPr>
          <w:p w14:paraId="22E398E2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E82AA2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Bất phương trình </w:t>
            </w:r>
            <w:r w:rsidRPr="00E82AA2">
              <w:rPr>
                <w:rFonts w:ascii="Chu Van An" w:hAnsi="Chu Van An" w:cs="Chu Van An"/>
                <w:position w:val="-10"/>
              </w:rPr>
              <w:object w:dxaOrig="1215" w:dyaOrig="315" w14:anchorId="47C4291A">
                <v:shape id="_x0000_i9546" type="#_x0000_t75" style="width:61.1pt;height:15.9pt" o:ole="">
                  <v:imagedata r:id="rId753" o:title=""/>
                </v:shape>
                <o:OLEObject Type="Embed" ProgID="Equation.DSMT4" ShapeID="_x0000_i9546" DrawAspect="Content" ObjectID="_1689707467" r:id="rId75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vô nghiệm khi</w:t>
            </w:r>
          </w:p>
          <w:p w14:paraId="106CDAE4" w14:textId="77777777" w:rsidR="00E82AA2" w:rsidRPr="00E82AA2" w:rsidRDefault="00E82AA2" w:rsidP="00571164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15" w:dyaOrig="285" w14:anchorId="4B69A363">
                <v:shape id="_x0000_i9547" type="#_x0000_t75" style="width:31pt;height:14.25pt" o:ole="">
                  <v:imagedata r:id="rId755" o:title=""/>
                </v:shape>
                <o:OLEObject Type="Embed" ProgID="Equation.DSMT4" ShapeID="_x0000_i9547" DrawAspect="Content" ObjectID="_1689707468" r:id="rId75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15" w:dyaOrig="285" w14:anchorId="2EADD7BF">
                <v:shape id="_x0000_i9548" type="#_x0000_t75" style="width:31pt;height:14.25pt" o:ole="">
                  <v:imagedata r:id="rId757" o:title=""/>
                </v:shape>
                <o:OLEObject Type="Embed" ProgID="Equation.DSMT4" ShapeID="_x0000_i9548" DrawAspect="Content" ObjectID="_1689707469" r:id="rId75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15" w:dyaOrig="285" w14:anchorId="5E3A7880">
                <v:shape id="_x0000_i9549" type="#_x0000_t75" style="width:31pt;height:14.25pt" o:ole="">
                  <v:imagedata r:id="rId759" o:title=""/>
                </v:shape>
                <o:OLEObject Type="Embed" ProgID="Equation.DSMT4" ShapeID="_x0000_i9549" DrawAspect="Content" ObjectID="_1689707470" r:id="rId76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85" w14:anchorId="042DB699">
                <v:shape id="_x0000_i9550" type="#_x0000_t75" style="width:30.15pt;height:14.25pt" o:ole="">
                  <v:imagedata r:id="rId761" o:title=""/>
                </v:shape>
                <o:OLEObject Type="Embed" ProgID="Equation.DSMT4" ShapeID="_x0000_i9550" DrawAspect="Content" ObjectID="_1689707471" r:id="rId76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B160690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5706A2D2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34A12A55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25E1C2C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60F9A268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34F9FEF7" w14:textId="77777777" w:rsidTr="00E82AA2">
        <w:tc>
          <w:tcPr>
            <w:tcW w:w="5915" w:type="dxa"/>
            <w:shd w:val="clear" w:color="auto" w:fill="auto"/>
          </w:tcPr>
          <w:p w14:paraId="7E366BC8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10: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Tìm </w:t>
            </w:r>
            <w:r w:rsidRPr="00E82AA2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0" w:dyaOrig="210" w14:anchorId="68C2B4DE">
                <v:shape id="_x0000_i9551" type="#_x0000_t75" style="width:13.4pt;height:10.05pt" o:ole="">
                  <v:imagedata r:id="rId763" o:title=""/>
                </v:shape>
                <o:OLEObject Type="Embed" ProgID="Equation.DSMT4" ShapeID="_x0000_i9551" DrawAspect="Content" ObjectID="_1689707472" r:id="rId76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để hệ bất phương trình </w:t>
            </w:r>
            <w:r w:rsidRPr="00E82AA2">
              <w:rPr>
                <w:rFonts w:ascii="Chu Van An" w:hAnsi="Chu Van An" w:cs="Chu Van An"/>
                <w:position w:val="-30"/>
                <w:sz w:val="24"/>
                <w:szCs w:val="24"/>
              </w:rPr>
              <w:object w:dxaOrig="1800" w:dyaOrig="735" w14:anchorId="10A185B6">
                <v:shape id="_x0000_i9552" type="#_x0000_t75" style="width:89.6pt;height:36.85pt" o:ole="">
                  <v:imagedata r:id="rId765" o:title=""/>
                </v:shape>
                <o:OLEObject Type="Embed" ProgID="Equation.DSMT4" ShapeID="_x0000_i9552" DrawAspect="Content" ObjectID="_1689707473" r:id="rId76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có nghiệm.</w:t>
            </w:r>
          </w:p>
          <w:p w14:paraId="08D1C5CE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395" w:dyaOrig="705" w14:anchorId="1F936186">
                <v:shape id="_x0000_i9553" type="#_x0000_t75" style="width:70.35pt;height:35.15pt" o:ole="">
                  <v:imagedata r:id="rId767" o:title=""/>
                </v:shape>
                <o:OLEObject Type="Embed" ProgID="Equation.DSMT4" ShapeID="_x0000_i9553" DrawAspect="Content" ObjectID="_1689707474" r:id="rId76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365" w:dyaOrig="705" w14:anchorId="74111350">
                <v:shape id="_x0000_i9554" type="#_x0000_t75" style="width:68.65pt;height:35.15pt" o:ole="">
                  <v:imagedata r:id="rId769" o:title=""/>
                </v:shape>
                <o:OLEObject Type="Embed" ProgID="Equation.DSMT4" ShapeID="_x0000_i9554" DrawAspect="Content" ObjectID="_1689707475" r:id="rId77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29E23E9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2AA2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395" w:dyaOrig="705" w14:anchorId="4E1EE8C3">
                <v:shape id="_x0000_i9555" type="#_x0000_t75" style="width:70.35pt;height:35.15pt" o:ole="">
                  <v:imagedata r:id="rId771" o:title=""/>
                </v:shape>
                <o:OLEObject Type="Embed" ProgID="Equation.DSMT4" ShapeID="_x0000_i9555" DrawAspect="Content" ObjectID="_1689707476" r:id="rId77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395" w:dyaOrig="705" w14:anchorId="12D44EB2">
                <v:shape id="_x0000_i9556" type="#_x0000_t75" style="width:70.35pt;height:35.15pt" o:ole="">
                  <v:imagedata r:id="rId773" o:title=""/>
                </v:shape>
                <o:OLEObject Type="Embed" ProgID="Equation.DSMT4" ShapeID="_x0000_i9556" DrawAspect="Content" ObjectID="_1689707477" r:id="rId77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7D484B3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6EF3A5F5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1432AD87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7737E1E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35E1DD77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1E99D00E" w14:textId="77777777" w:rsidTr="00E82AA2">
        <w:tc>
          <w:tcPr>
            <w:tcW w:w="5915" w:type="dxa"/>
            <w:shd w:val="clear" w:color="auto" w:fill="auto"/>
          </w:tcPr>
          <w:p w14:paraId="75B7104F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Tập hợp các giá trị của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75DBAB92">
                <v:shape id="_x0000_i9557" type="#_x0000_t75" style="width:13.4pt;height:10.9pt" o:ole="">
                  <v:imagedata r:id="rId775" o:title=""/>
                </v:shape>
                <o:OLEObject Type="Embed" ProgID="Equation.DSMT4" ShapeID="_x0000_i9557" DrawAspect="Content" ObjectID="_1689707478" r:id="rId77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để hệ bất phương trình </w:t>
            </w:r>
            <w:r w:rsidRPr="00E82AA2">
              <w:rPr>
                <w:rFonts w:ascii="Chu Van An" w:eastAsia="Times New Roman" w:hAnsi="Chu Van An" w:cs="Chu Van An"/>
                <w:position w:val="-36"/>
                <w:sz w:val="24"/>
                <w:szCs w:val="24"/>
              </w:rPr>
              <w:object w:dxaOrig="2145" w:dyaOrig="840" w14:anchorId="075206FD">
                <v:shape id="_x0000_i9558" type="#_x0000_t75" style="width:107.15pt;height:41.85pt" o:ole="">
                  <v:imagedata r:id="rId777" o:title=""/>
                </v:shape>
                <o:OLEObject Type="Embed" ProgID="Equation.DSMT4" ShapeID="_x0000_i9558" DrawAspect="Content" ObjectID="_1689707479" r:id="rId77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vô nghiệm bằng</w:t>
            </w:r>
          </w:p>
          <w:p w14:paraId="4F6C0E56" w14:textId="77777777" w:rsidR="004531FD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65" w:dyaOrig="615" w14:anchorId="70E2D0A1">
                <v:shape id="_x0000_i9559" type="#_x0000_t75" style="width:38.5pt;height:31pt" o:ole="">
                  <v:imagedata r:id="rId779" o:title=""/>
                </v:shape>
                <o:OLEObject Type="Embed" ProgID="Equation.DSMT4" ShapeID="_x0000_i9559" DrawAspect="Content" ObjectID="_1689707480" r:id="rId780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65" w:dyaOrig="615" w14:anchorId="486A9D95">
                <v:shape id="_x0000_i9560" type="#_x0000_t75" style="width:38.5pt;height:31pt" o:ole="">
                  <v:imagedata r:id="rId781" o:title=""/>
                </v:shape>
                <o:OLEObject Type="Embed" ProgID="Equation.DSMT4" ShapeID="_x0000_i9560" DrawAspect="Content" ObjectID="_1689707481" r:id="rId782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0AF9AAF4" w14:textId="75797435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C.  </w:t>
            </w:r>
            <w:r w:rsidRPr="00E82AA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65" w:dyaOrig="615" w14:anchorId="3D2C48F4">
                <v:shape id="_x0000_i9561" type="#_x0000_t75" style="width:38.5pt;height:31pt" o:ole="">
                  <v:imagedata r:id="rId783" o:title=""/>
                </v:shape>
                <o:OLEObject Type="Embed" ProgID="Equation.DSMT4" ShapeID="_x0000_i9561" DrawAspect="Content" ObjectID="_1689707482" r:id="rId784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65" w:dyaOrig="615" w14:anchorId="66F77ABA">
                <v:shape id="_x0000_i9562" type="#_x0000_t75" style="width:38.5pt;height:31pt" o:ole="">
                  <v:imagedata r:id="rId785" o:title=""/>
                </v:shape>
                <o:OLEObject Type="Embed" ProgID="Equation.DSMT4" ShapeID="_x0000_i9562" DrawAspect="Content" ObjectID="_1689707483" r:id="rId786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71FF6AF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10475937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1C364AF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69E6406A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4142112D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4C235541" w14:textId="77777777" w:rsidTr="00E82AA2">
        <w:tc>
          <w:tcPr>
            <w:tcW w:w="5915" w:type="dxa"/>
            <w:shd w:val="clear" w:color="auto" w:fill="auto"/>
          </w:tcPr>
          <w:p w14:paraId="0DCF615C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Cho hệ bất phương trình </w:t>
            </w:r>
            <w:r w:rsidRPr="00E82AA2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545" w:dyaOrig="720" w14:anchorId="3F2C135A">
                <v:shape id="_x0000_i9563" type="#_x0000_t75" style="width:77.85pt;height:36.85pt" o:ole="">
                  <v:imagedata r:id="rId787" o:title=""/>
                </v:shape>
                <o:OLEObject Type="Embed" ProgID="Equation.DSMT4" ShapeID="_x0000_i9563" DrawAspect="Content" ObjectID="_1689707484" r:id="rId78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 Giá trị của m để hệ bất phương vô nghệm là:</w:t>
            </w:r>
          </w:p>
          <w:p w14:paraId="67D6C9B5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65" w:dyaOrig="675" w14:anchorId="18EF3F1C">
                <v:shape id="_x0000_i9564" type="#_x0000_t75" style="width:53.6pt;height:33.5pt" o:ole="">
                  <v:imagedata r:id="rId789" o:title=""/>
                </v:shape>
                <o:OLEObject Type="Embed" ProgID="Equation.DSMT4" ShapeID="_x0000_i9564" DrawAspect="Content" ObjectID="_1689707485" r:id="rId79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65" w:dyaOrig="675" w14:anchorId="2D54DFBA">
                <v:shape id="_x0000_i9565" type="#_x0000_t75" style="width:53.6pt;height:33.5pt" o:ole="">
                  <v:imagedata r:id="rId791" o:title=""/>
                </v:shape>
                <o:OLEObject Type="Embed" ProgID="Equation.DSMT4" ShapeID="_x0000_i9565" DrawAspect="Content" ObjectID="_1689707486" r:id="rId79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60502F1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ab/>
              <w:t xml:space="preserve">C.  </w:t>
            </w:r>
            <w:r w:rsidRPr="00E82AA2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80" w:dyaOrig="675" w14:anchorId="2C17B225">
                <v:shape id="_x0000_i9566" type="#_x0000_t75" style="width:54.4pt;height:33.5pt" o:ole="">
                  <v:imagedata r:id="rId793" o:title=""/>
                </v:shape>
                <o:OLEObject Type="Embed" ProgID="Equation.DSMT4" ShapeID="_x0000_i9566" DrawAspect="Content" ObjectID="_1689707487" r:id="rId79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70" w:dyaOrig="405" w14:anchorId="241A0B89">
                <v:shape id="_x0000_i9567" type="#_x0000_t75" style="width:58.6pt;height:20.95pt" o:ole="">
                  <v:imagedata r:id="rId795" o:title=""/>
                </v:shape>
                <o:OLEObject Type="Embed" ProgID="Equation.DSMT4" ShapeID="_x0000_i9567" DrawAspect="Content" ObjectID="_1689707488" r:id="rId79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94E9763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5712A7E0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lastRenderedPageBreak/>
              <w:t>Lời giải :......................................................................</w:t>
            </w:r>
          </w:p>
          <w:p w14:paraId="01BF2069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1C4AFC11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03B4DA32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5998BBAA" w14:textId="77777777" w:rsidTr="00E82AA2">
        <w:tc>
          <w:tcPr>
            <w:tcW w:w="5915" w:type="dxa"/>
            <w:shd w:val="clear" w:color="auto" w:fill="auto"/>
          </w:tcPr>
          <w:p w14:paraId="028A7516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E82AA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Tìm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70" w:dyaOrig="225" w14:anchorId="1639554C">
                <v:shape id="_x0000_i9568" type="#_x0000_t75" style="width:13.4pt;height:10.9pt" o:ole="">
                  <v:imagedata r:id="rId797" o:title=""/>
                </v:shape>
                <o:OLEObject Type="Embed" ProgID="Equation.DSMT4" ShapeID="_x0000_i9568" DrawAspect="Content" ObjectID="_1689707489" r:id="rId79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sao cho bất phương trình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2655" w:dyaOrig="390" w14:anchorId="308A05E0">
                <v:shape id="_x0000_i9569" type="#_x0000_t75" style="width:133.1pt;height:19.25pt" o:ole="">
                  <v:imagedata r:id="rId799" o:title=""/>
                </v:shape>
                <o:OLEObject Type="Embed" ProgID="Equation.DSMT4" ShapeID="_x0000_i9569" DrawAspect="Content" ObjectID="_1689707490" r:id="rId80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  <w:lang w:val="vi-VN"/>
              </w:rPr>
              <w:t>vô nghiệm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CB27B1F" w14:textId="77777777" w:rsidR="004531FD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85" w14:anchorId="3A101DDE">
                <v:shape id="_x0000_i9570" type="#_x0000_t75" style="width:36.85pt;height:14.25pt" o:ole="">
                  <v:imagedata r:id="rId801" o:title=""/>
                </v:shape>
                <o:OLEObject Type="Embed" ProgID="Equation.DSMT4" ShapeID="_x0000_i9570" DrawAspect="Content" ObjectID="_1689707491" r:id="rId802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1756B008">
                <v:shape id="_x0000_i9571" type="#_x0000_t75" style="width:36.85pt;height:14.25pt" o:ole="">
                  <v:imagedata r:id="rId803" o:title=""/>
                </v:shape>
                <o:OLEObject Type="Embed" ProgID="Equation.DSMT4" ShapeID="_x0000_i9571" DrawAspect="Content" ObjectID="_1689707492" r:id="rId804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14BA71A3" w14:textId="7F6EE775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C.  </w:t>
            </w:r>
            <w:r w:rsidRPr="00E82AA2">
              <w:rPr>
                <w:rFonts w:ascii="Chu Van An" w:eastAsia="Times New Roman" w:hAnsi="Chu Van An" w:cs="Chu Van An"/>
                <w:position w:val="-30"/>
                <w:sz w:val="24"/>
                <w:szCs w:val="24"/>
                <w:lang w:val="fr-FR"/>
              </w:rPr>
              <w:object w:dxaOrig="840" w:dyaOrig="720" w14:anchorId="73ABE956">
                <v:shape id="_x0000_i9572" type="#_x0000_t75" style="width:41.85pt;height:36.85pt" o:ole="">
                  <v:imagedata r:id="rId805" o:title=""/>
                </v:shape>
                <o:OLEObject Type="Embed" ProgID="Equation.DSMT4" ShapeID="_x0000_i9572" DrawAspect="Content" ObjectID="_1689707493" r:id="rId806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hAnsi="Chu Van An" w:cs="Chu Van An"/>
                <w:sz w:val="24"/>
                <w:szCs w:val="24"/>
                <w:lang w:val="vi-VN"/>
              </w:rPr>
              <w:t>Đáp án khá</w:t>
            </w:r>
          </w:p>
          <w:p w14:paraId="4FA626E0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342E33BF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6B83EE17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3F51E20A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435972DF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3A2CBA6B" w14:textId="77777777" w:rsidTr="00E82AA2">
        <w:tc>
          <w:tcPr>
            <w:tcW w:w="5915" w:type="dxa"/>
            <w:shd w:val="clear" w:color="auto" w:fill="auto"/>
          </w:tcPr>
          <w:p w14:paraId="53643CC0" w14:textId="77777777" w:rsidR="00E82AA2" w:rsidRPr="00E82AA2" w:rsidRDefault="00E82AA2" w:rsidP="00571164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14:</w: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Tìm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25237E8E">
                <v:shape id="_x0000_i9573" type="#_x0000_t75" style="width:13.4pt;height:10.9pt" o:ole="">
                  <v:imagedata r:id="rId807" o:title=""/>
                </v:shape>
                <o:OLEObject Type="Embed" ProgID="Equation.DSMT4" ShapeID="_x0000_i9573" DrawAspect="Content" ObjectID="_1689707494" r:id="rId808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để bất phương trình </w:t>
            </w:r>
            <w:r w:rsidRPr="00E82AA2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45" w:dyaOrig="405" w14:anchorId="5DBAE03B">
                <v:shape id="_x0000_i9574" type="#_x0000_t75" style="width:92.95pt;height:20.95pt" o:ole="">
                  <v:imagedata r:id="rId809" o:title=""/>
                </v:shape>
                <o:OLEObject Type="Embed" ProgID="Equation.DSMT4" ShapeID="_x0000_i9574" DrawAspect="Content" ObjectID="_1689707495" r:id="rId810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vô nghiệm.</w:t>
            </w:r>
          </w:p>
          <w:p w14:paraId="477B8357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85" w:dyaOrig="285" w14:anchorId="65391EAF">
                <v:shape id="_x0000_i9575" type="#_x0000_t75" style="width:29.3pt;height:14.25pt" o:ole="">
                  <v:imagedata r:id="rId811" o:title=""/>
                </v:shape>
                <o:OLEObject Type="Embed" ProgID="Equation.DSMT4" ShapeID="_x0000_i9575" DrawAspect="Content" ObjectID="_1689707496" r:id="rId812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15" w:dyaOrig="285" w14:anchorId="5B5B04F3">
                <v:shape id="_x0000_i9576" type="#_x0000_t75" style="width:31pt;height:14.25pt" o:ole="">
                  <v:imagedata r:id="rId813" o:title=""/>
                </v:shape>
                <o:OLEObject Type="Embed" ProgID="Equation.DSMT4" ShapeID="_x0000_i9576" DrawAspect="Content" ObjectID="_1689707497" r:id="rId814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85" w:dyaOrig="285" w14:anchorId="4DD9D543">
                <v:shape id="_x0000_i9577" type="#_x0000_t75" style="width:29.3pt;height:14.25pt" o:ole="">
                  <v:imagedata r:id="rId811" o:title=""/>
                </v:shape>
                <o:OLEObject Type="Embed" ProgID="Equation.DSMT4" ShapeID="_x0000_i9577" DrawAspect="Content" ObjectID="_1689707498" r:id="rId815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86A8887" w14:textId="77777777" w:rsidR="00E82AA2" w:rsidRPr="00E82AA2" w:rsidRDefault="00E82AA2" w:rsidP="00571164">
            <w:pPr>
              <w:tabs>
                <w:tab w:val="left" w:pos="85"/>
                <w:tab w:val="left" w:pos="3146"/>
              </w:tabs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</w:rPr>
              <w:t>Không có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55" w:dyaOrig="225" w14:anchorId="38D75643">
                <v:shape id="_x0000_i9578" type="#_x0000_t75" style="width:13.4pt;height:10.9pt" o:ole="">
                  <v:imagedata r:id="rId816" o:title=""/>
                </v:shape>
                <o:OLEObject Type="Embed" ProgID="Equation.DSMT4" ShapeID="_x0000_i9578" DrawAspect="Content" ObjectID="_1689707499" r:id="rId817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2AA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15" w:dyaOrig="285" w14:anchorId="381529E6">
                <v:shape id="_x0000_i9579" type="#_x0000_t75" style="width:31pt;height:14.25pt" o:ole="">
                  <v:imagedata r:id="rId818" o:title=""/>
                </v:shape>
                <o:OLEObject Type="Embed" ProgID="Equation.DSMT4" ShapeID="_x0000_i9579" DrawAspect="Content" ObjectID="_1689707500" r:id="rId819"/>
              </w:object>
            </w:r>
            <w:r w:rsidRPr="00E82AA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A04A0C5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7E989DD3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3FEB95F2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4BE44D24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10702AF5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  <w:tr w:rsidR="00E82AA2" w:rsidRPr="00E82AA2" w14:paraId="44ECFC2D" w14:textId="77777777" w:rsidTr="00E82AA2">
        <w:tc>
          <w:tcPr>
            <w:tcW w:w="5915" w:type="dxa"/>
            <w:shd w:val="clear" w:color="auto" w:fill="auto"/>
          </w:tcPr>
          <w:p w14:paraId="60F8644D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15:</w: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Tìm giá trị của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10" w14:anchorId="1EF52311">
                <v:shape id="_x0000_i9580" type="#_x0000_t75" style="width:13.4pt;height:10.05pt" o:ole="">
                  <v:imagedata r:id="rId820" o:title=""/>
                </v:shape>
                <o:OLEObject Type="Embed" ProgID="Equation.DSMT4" ShapeID="_x0000_i9580" DrawAspect="Content" ObjectID="_1689707501" r:id="rId821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để hệ bất phương trình </w:t>
            </w:r>
            <w:r w:rsidRPr="00E82AA2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960" w:dyaOrig="720" w14:anchorId="3D4EF3BB">
                <v:shape id="_x0000_i9581" type="#_x0000_t75" style="width:47.7pt;height:36.85pt" o:ole="">
                  <v:imagedata r:id="rId822" o:title=""/>
                </v:shape>
                <o:OLEObject Type="Embed" ProgID="Equation.DSMT4" ShapeID="_x0000_i9581" DrawAspect="Content" ObjectID="_1689707502" r:id="rId823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có nghiệm.</w:t>
            </w:r>
          </w:p>
          <w:p w14:paraId="5FA9B9E7" w14:textId="77777777" w:rsidR="004531FD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70" w14:anchorId="18E91B63">
                <v:shape id="_x0000_i9582" type="#_x0000_t75" style="width:30.15pt;height:13.4pt" o:ole="">
                  <v:imagedata r:id="rId824" o:title=""/>
                </v:shape>
                <o:OLEObject Type="Embed" ProgID="Equation.DSMT4" ShapeID="_x0000_i9582" DrawAspect="Content" ObjectID="_1689707503" r:id="rId825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30" w:dyaOrig="270" w14:anchorId="41CC5F42">
                <v:shape id="_x0000_i9583" type="#_x0000_t75" style="width:46.9pt;height:13.4pt" o:ole="">
                  <v:imagedata r:id="rId826" o:title=""/>
                </v:shape>
                <o:OLEObject Type="Embed" ProgID="Equation.DSMT4" ShapeID="_x0000_i9583" DrawAspect="Content" ObjectID="_1689707504" r:id="rId827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</w:p>
          <w:p w14:paraId="342CB81D" w14:textId="462A4BC6" w:rsidR="00E82AA2" w:rsidRPr="00E82AA2" w:rsidRDefault="00E82AA2" w:rsidP="00571164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30" w:dyaOrig="270" w14:anchorId="586F4CF4">
                <v:shape id="_x0000_i9584" type="#_x0000_t75" style="width:46.9pt;height:13.4pt" o:ole="">
                  <v:imagedata r:id="rId828" o:title=""/>
                </v:shape>
                <o:OLEObject Type="Embed" ProgID="Equation.DSMT4" ShapeID="_x0000_i9584" DrawAspect="Content" ObjectID="_1689707505" r:id="rId829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E82AA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E82AA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70" w14:anchorId="40E80EA6">
                <v:shape id="_x0000_i9585" type="#_x0000_t75" style="width:30.15pt;height:13.4pt" o:ole="">
                  <v:imagedata r:id="rId830" o:title=""/>
                </v:shape>
                <o:OLEObject Type="Embed" ProgID="Equation.DSMT4" ShapeID="_x0000_i9585" DrawAspect="Content" ObjectID="_1689707506" r:id="rId831"/>
              </w:object>
            </w:r>
            <w:r w:rsidRPr="00E82AA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329FF7B8" w14:textId="77777777" w:rsidR="00E82AA2" w:rsidRPr="00E82AA2" w:rsidRDefault="00E82AA2" w:rsidP="00571164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4995" w:type="dxa"/>
            <w:shd w:val="clear" w:color="auto" w:fill="auto"/>
          </w:tcPr>
          <w:p w14:paraId="3DEF16C0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Lời giải :......................................................................</w:t>
            </w:r>
          </w:p>
          <w:p w14:paraId="1848937A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334E6CFD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  <w:p w14:paraId="62B7EC31" w14:textId="77777777" w:rsidR="00E82AA2" w:rsidRPr="00E82AA2" w:rsidRDefault="00E82AA2" w:rsidP="00571164">
            <w:pPr>
              <w:spacing w:before="200" w:line="276" w:lineRule="auto"/>
              <w:mirrorIndents/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</w:pPr>
            <w:r w:rsidRPr="00E82AA2">
              <w:rPr>
                <w:rFonts w:ascii="Chu Van An" w:eastAsiaTheme="minorEastAsia" w:hAnsi="Chu Van An" w:cs="Chu Van An"/>
                <w:color w:val="0000FF"/>
                <w:sz w:val="20"/>
                <w:lang w:val="fr-FR"/>
              </w:rPr>
              <w:t>......................................................................................</w:t>
            </w:r>
          </w:p>
        </w:tc>
      </w:tr>
    </w:tbl>
    <w:p w14:paraId="5B99BE6C" w14:textId="77777777" w:rsidR="00E82AA2" w:rsidRPr="00E82AA2" w:rsidRDefault="00E82AA2" w:rsidP="00163810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sectPr w:rsidR="00E82AA2" w:rsidRPr="00E82AA2" w:rsidSect="00CD05B3">
      <w:headerReference w:type="default" r:id="rId832"/>
      <w:footerReference w:type="default" r:id="rId833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EC0605" w14:textId="77777777" w:rsidR="00B83F63" w:rsidRDefault="00B83F63" w:rsidP="0032639E">
      <w:pPr>
        <w:spacing w:after="0" w:line="240" w:lineRule="auto"/>
      </w:pPr>
      <w:r>
        <w:separator/>
      </w:r>
    </w:p>
  </w:endnote>
  <w:endnote w:type="continuationSeparator" w:id="0">
    <w:p w14:paraId="473AA1D0" w14:textId="77777777" w:rsidR="00B83F63" w:rsidRDefault="00B83F63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Times New Roman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7DA0B4" w14:textId="77777777" w:rsidR="00B83F63" w:rsidRDefault="00B83F63" w:rsidP="0032639E">
      <w:pPr>
        <w:spacing w:after="0" w:line="240" w:lineRule="auto"/>
      </w:pPr>
      <w:r>
        <w:separator/>
      </w:r>
    </w:p>
  </w:footnote>
  <w:footnote w:type="continuationSeparator" w:id="0">
    <w:p w14:paraId="5587BA40" w14:textId="77777777" w:rsidR="00B83F63" w:rsidRDefault="00B83F63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56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57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7m65A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">
              <v:group id="Group 22" o:spid="_x0000_s1158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59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16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6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62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63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64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65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66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67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68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69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70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71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72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173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74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175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176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177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78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179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80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" fillcolor="#00c" strokecolor="#dfebf4 [664]" strokeweight="1.25pt"/>
                      <v:shape id="Star: 5 Points 24" o:spid="_x0000_s1181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82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83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84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185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186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187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188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189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190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191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192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193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51" type="#_x0000_t75" style="width:450.4pt;height:450.4pt" o:bullet="t">
        <v:imagedata r:id="rId1" o:title="fa-check-square-o_600"/>
      </v:shape>
    </w:pict>
  </w:numPicBullet>
  <w:abstractNum w:abstractNumId="0" w15:restartNumberingAfterBreak="0">
    <w:nsid w:val="09566BC0"/>
    <w:multiLevelType w:val="hybridMultilevel"/>
    <w:tmpl w:val="517EAE16"/>
    <w:lvl w:ilvl="0" w:tplc="1862B65C">
      <w:start w:val="1"/>
      <w:numFmt w:val="bullet"/>
      <w:lvlText w:val=""/>
      <w:lvlJc w:val="left"/>
      <w:pPr>
        <w:ind w:left="780" w:hanging="360"/>
      </w:pPr>
      <w:rPr>
        <w:rFonts w:ascii="Wingdings" w:hAnsi="Wingdings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10281497"/>
    <w:multiLevelType w:val="hybridMultilevel"/>
    <w:tmpl w:val="45B6CD0A"/>
    <w:lvl w:ilvl="0" w:tplc="8D9E891A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FEA79FE"/>
    <w:multiLevelType w:val="hybridMultilevel"/>
    <w:tmpl w:val="644C3928"/>
    <w:lvl w:ilvl="0" w:tplc="804EB21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017C43"/>
    <w:multiLevelType w:val="hybridMultilevel"/>
    <w:tmpl w:val="EAA2EEFC"/>
    <w:lvl w:ilvl="0" w:tplc="E6087E5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CD4C8E16">
      <w:numFmt w:val="bullet"/>
      <w:lvlText w:val="-"/>
      <w:lvlJc w:val="left"/>
      <w:pPr>
        <w:ind w:left="1800" w:hanging="360"/>
      </w:pPr>
      <w:rPr>
        <w:rFonts w:ascii="Chu Van An" w:eastAsiaTheme="minorHAnsi" w:hAnsi="Chu Van An" w:cs="Chu Van An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2BDA792B"/>
    <w:multiLevelType w:val="hybridMultilevel"/>
    <w:tmpl w:val="76A64FEA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C045AD8"/>
    <w:multiLevelType w:val="hybridMultilevel"/>
    <w:tmpl w:val="8EF25F0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D2A54C7"/>
    <w:multiLevelType w:val="hybridMultilevel"/>
    <w:tmpl w:val="2BBE7876"/>
    <w:lvl w:ilvl="0" w:tplc="C902DCE0">
      <w:start w:val="1"/>
      <w:numFmt w:val="bullet"/>
      <w:lvlText w:val=""/>
      <w:lvlJc w:val="left"/>
      <w:pPr>
        <w:ind w:left="825" w:hanging="360"/>
      </w:pPr>
      <w:rPr>
        <w:rFonts w:ascii="Wingdings" w:hAnsi="Wingdings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7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2772DEA"/>
    <w:multiLevelType w:val="hybridMultilevel"/>
    <w:tmpl w:val="330470AA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34820ACF"/>
    <w:multiLevelType w:val="hybridMultilevel"/>
    <w:tmpl w:val="9E28E7BE"/>
    <w:lvl w:ilvl="0" w:tplc="1F429C04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6BA3691"/>
    <w:multiLevelType w:val="hybridMultilevel"/>
    <w:tmpl w:val="E3C81994"/>
    <w:lvl w:ilvl="0" w:tplc="804EB21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9BF24C8"/>
    <w:multiLevelType w:val="hybridMultilevel"/>
    <w:tmpl w:val="B12A48DC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B15639A"/>
    <w:multiLevelType w:val="hybridMultilevel"/>
    <w:tmpl w:val="CB54C9B4"/>
    <w:lvl w:ilvl="0" w:tplc="3A74CD9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E5663B"/>
    <w:multiLevelType w:val="hybridMultilevel"/>
    <w:tmpl w:val="471C70D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0151803"/>
    <w:multiLevelType w:val="hybridMultilevel"/>
    <w:tmpl w:val="906AD52E"/>
    <w:lvl w:ilvl="0" w:tplc="D47C47C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4E22D50"/>
    <w:multiLevelType w:val="hybridMultilevel"/>
    <w:tmpl w:val="42F291FE"/>
    <w:lvl w:ilvl="0" w:tplc="879A93D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53344AA"/>
    <w:multiLevelType w:val="hybridMultilevel"/>
    <w:tmpl w:val="A1BC46EE"/>
    <w:lvl w:ilvl="0" w:tplc="1F429C04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A9C6787"/>
    <w:multiLevelType w:val="hybridMultilevel"/>
    <w:tmpl w:val="F3885DCE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C156831"/>
    <w:multiLevelType w:val="hybridMultilevel"/>
    <w:tmpl w:val="CF42CF68"/>
    <w:lvl w:ilvl="0" w:tplc="879A93D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0000CC"/>
      </w:rPr>
    </w:lvl>
    <w:lvl w:ilvl="1" w:tplc="630C540A">
      <w:numFmt w:val="bullet"/>
      <w:lvlText w:val=""/>
      <w:lvlJc w:val="left"/>
      <w:pPr>
        <w:ind w:left="1800" w:hanging="360"/>
      </w:pPr>
      <w:rPr>
        <w:rFonts w:ascii="Wingdings" w:eastAsiaTheme="minorEastAsia" w:hAnsi="Wingdings" w:cs="Chu Van An" w:hint="default"/>
        <w:b/>
        <w:color w:val="FF0000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5D572696"/>
    <w:multiLevelType w:val="hybridMultilevel"/>
    <w:tmpl w:val="70F4BCC2"/>
    <w:lvl w:ilvl="0" w:tplc="DF9014D6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3422608"/>
    <w:multiLevelType w:val="hybridMultilevel"/>
    <w:tmpl w:val="678CFE9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491992"/>
    <w:multiLevelType w:val="hybridMultilevel"/>
    <w:tmpl w:val="B044D5AE"/>
    <w:lvl w:ilvl="0" w:tplc="2580F33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FF3092A"/>
    <w:multiLevelType w:val="hybridMultilevel"/>
    <w:tmpl w:val="ED767C62"/>
    <w:lvl w:ilvl="0" w:tplc="8D9E891A">
      <w:start w:val="1"/>
      <w:numFmt w:val="bullet"/>
      <w:lvlText w:val=""/>
      <w:lvlJc w:val="left"/>
      <w:pPr>
        <w:ind w:left="2160" w:hanging="360"/>
      </w:pPr>
      <w:rPr>
        <w:rFonts w:ascii="Wingdings" w:hAnsi="Wingdings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4" w15:restartNumberingAfterBreak="0">
    <w:nsid w:val="75DB33A9"/>
    <w:multiLevelType w:val="hybridMultilevel"/>
    <w:tmpl w:val="66DEADF0"/>
    <w:lvl w:ilvl="0" w:tplc="D47C47C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75540C1"/>
    <w:multiLevelType w:val="hybridMultilevel"/>
    <w:tmpl w:val="C186A5F2"/>
    <w:lvl w:ilvl="0" w:tplc="879A93D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  <w:b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26" w15:restartNumberingAfterBreak="0">
    <w:nsid w:val="7A086329"/>
    <w:multiLevelType w:val="hybridMultilevel"/>
    <w:tmpl w:val="E9DE98BE"/>
    <w:lvl w:ilvl="0" w:tplc="2580F33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B623BAB"/>
    <w:multiLevelType w:val="hybridMultilevel"/>
    <w:tmpl w:val="5D388F56"/>
    <w:lvl w:ilvl="0" w:tplc="3A74CD9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7"/>
  </w:num>
  <w:num w:numId="3">
    <w:abstractNumId w:val="3"/>
  </w:num>
  <w:num w:numId="4">
    <w:abstractNumId w:val="20"/>
  </w:num>
  <w:num w:numId="5">
    <w:abstractNumId w:val="0"/>
  </w:num>
  <w:num w:numId="6">
    <w:abstractNumId w:val="21"/>
  </w:num>
  <w:num w:numId="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9"/>
  </w:num>
  <w:num w:numId="14">
    <w:abstractNumId w:val="6"/>
  </w:num>
  <w:num w:numId="15">
    <w:abstractNumId w:val="5"/>
  </w:num>
  <w:num w:numId="16">
    <w:abstractNumId w:val="25"/>
  </w:num>
  <w:num w:numId="17">
    <w:abstractNumId w:val="23"/>
  </w:num>
  <w:num w:numId="1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5"/>
  </w:num>
  <w:num w:numId="21">
    <w:abstractNumId w:val="1"/>
  </w:num>
  <w:num w:numId="2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3"/>
  </w:num>
  <w:num w:numId="25">
    <w:abstractNumId w:val="14"/>
  </w:num>
  <w:num w:numId="26">
    <w:abstractNumId w:val="4"/>
  </w:num>
  <w:num w:numId="27">
    <w:abstractNumId w:val="18"/>
  </w:num>
  <w:num w:numId="28">
    <w:abstractNumId w:val="11"/>
  </w:num>
  <w:num w:numId="29">
    <w:abstractNumId w:val="8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12CFF"/>
    <w:rsid w:val="000145D2"/>
    <w:rsid w:val="00036442"/>
    <w:rsid w:val="000372B8"/>
    <w:rsid w:val="00042AEE"/>
    <w:rsid w:val="000431B6"/>
    <w:rsid w:val="000452E4"/>
    <w:rsid w:val="00050372"/>
    <w:rsid w:val="0005310E"/>
    <w:rsid w:val="00057062"/>
    <w:rsid w:val="00070B1B"/>
    <w:rsid w:val="00073AE8"/>
    <w:rsid w:val="000755B3"/>
    <w:rsid w:val="0008134E"/>
    <w:rsid w:val="000831DD"/>
    <w:rsid w:val="00084F36"/>
    <w:rsid w:val="00085E7E"/>
    <w:rsid w:val="0008778F"/>
    <w:rsid w:val="00092F01"/>
    <w:rsid w:val="0009414F"/>
    <w:rsid w:val="00097084"/>
    <w:rsid w:val="00097BC7"/>
    <w:rsid w:val="000A6C98"/>
    <w:rsid w:val="000B10E4"/>
    <w:rsid w:val="000B116E"/>
    <w:rsid w:val="000C2A43"/>
    <w:rsid w:val="000C4040"/>
    <w:rsid w:val="000D2819"/>
    <w:rsid w:val="000D41F8"/>
    <w:rsid w:val="000E1D60"/>
    <w:rsid w:val="000E72CE"/>
    <w:rsid w:val="000E7651"/>
    <w:rsid w:val="000F49F0"/>
    <w:rsid w:val="000F53E0"/>
    <w:rsid w:val="00107110"/>
    <w:rsid w:val="00115773"/>
    <w:rsid w:val="00122502"/>
    <w:rsid w:val="00131218"/>
    <w:rsid w:val="001468DF"/>
    <w:rsid w:val="0015526B"/>
    <w:rsid w:val="001611D6"/>
    <w:rsid w:val="00162692"/>
    <w:rsid w:val="00163810"/>
    <w:rsid w:val="0016598F"/>
    <w:rsid w:val="00172D70"/>
    <w:rsid w:val="00173DC1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C48BD"/>
    <w:rsid w:val="001D2839"/>
    <w:rsid w:val="001E2801"/>
    <w:rsid w:val="001E656A"/>
    <w:rsid w:val="001F1853"/>
    <w:rsid w:val="001F1F0E"/>
    <w:rsid w:val="00206438"/>
    <w:rsid w:val="0022322B"/>
    <w:rsid w:val="0022788A"/>
    <w:rsid w:val="00232977"/>
    <w:rsid w:val="00232A8D"/>
    <w:rsid w:val="0025282B"/>
    <w:rsid w:val="00253050"/>
    <w:rsid w:val="0028087F"/>
    <w:rsid w:val="002857A4"/>
    <w:rsid w:val="00286629"/>
    <w:rsid w:val="00292110"/>
    <w:rsid w:val="00296D6F"/>
    <w:rsid w:val="002A1936"/>
    <w:rsid w:val="002A2750"/>
    <w:rsid w:val="002A4F2B"/>
    <w:rsid w:val="002A5BA0"/>
    <w:rsid w:val="002A79D6"/>
    <w:rsid w:val="002B1042"/>
    <w:rsid w:val="002D1A12"/>
    <w:rsid w:val="002D4C9E"/>
    <w:rsid w:val="002D5280"/>
    <w:rsid w:val="002E5321"/>
    <w:rsid w:val="002E5BA3"/>
    <w:rsid w:val="002F0399"/>
    <w:rsid w:val="002F2032"/>
    <w:rsid w:val="00300E04"/>
    <w:rsid w:val="00301A14"/>
    <w:rsid w:val="003051AA"/>
    <w:rsid w:val="003239E8"/>
    <w:rsid w:val="0032639E"/>
    <w:rsid w:val="00330683"/>
    <w:rsid w:val="0033409D"/>
    <w:rsid w:val="003513E8"/>
    <w:rsid w:val="003573EA"/>
    <w:rsid w:val="00362A08"/>
    <w:rsid w:val="00373D4D"/>
    <w:rsid w:val="003811F0"/>
    <w:rsid w:val="00385CB0"/>
    <w:rsid w:val="00387E81"/>
    <w:rsid w:val="003947A9"/>
    <w:rsid w:val="00396E63"/>
    <w:rsid w:val="003A077F"/>
    <w:rsid w:val="003A7C24"/>
    <w:rsid w:val="003B6848"/>
    <w:rsid w:val="003C5D82"/>
    <w:rsid w:val="003D0C7F"/>
    <w:rsid w:val="003D49A2"/>
    <w:rsid w:val="003E533C"/>
    <w:rsid w:val="003F5E66"/>
    <w:rsid w:val="004063DF"/>
    <w:rsid w:val="00406800"/>
    <w:rsid w:val="0041181E"/>
    <w:rsid w:val="004219D4"/>
    <w:rsid w:val="0042620E"/>
    <w:rsid w:val="00432F49"/>
    <w:rsid w:val="00433B15"/>
    <w:rsid w:val="00440247"/>
    <w:rsid w:val="0044425E"/>
    <w:rsid w:val="004531FD"/>
    <w:rsid w:val="00457DE4"/>
    <w:rsid w:val="00460B37"/>
    <w:rsid w:val="0046180A"/>
    <w:rsid w:val="00466B0B"/>
    <w:rsid w:val="00470D7A"/>
    <w:rsid w:val="004A24A4"/>
    <w:rsid w:val="004B3B60"/>
    <w:rsid w:val="004B7039"/>
    <w:rsid w:val="004C04E5"/>
    <w:rsid w:val="004C232E"/>
    <w:rsid w:val="004C3B41"/>
    <w:rsid w:val="004C56B6"/>
    <w:rsid w:val="004D02F1"/>
    <w:rsid w:val="004E226F"/>
    <w:rsid w:val="004E63D1"/>
    <w:rsid w:val="004F3836"/>
    <w:rsid w:val="004F4E04"/>
    <w:rsid w:val="00501A08"/>
    <w:rsid w:val="00502FF1"/>
    <w:rsid w:val="005353B4"/>
    <w:rsid w:val="00535B2E"/>
    <w:rsid w:val="005436C3"/>
    <w:rsid w:val="005436FA"/>
    <w:rsid w:val="00543F89"/>
    <w:rsid w:val="00544FC2"/>
    <w:rsid w:val="00547EDE"/>
    <w:rsid w:val="00560476"/>
    <w:rsid w:val="005634F8"/>
    <w:rsid w:val="0056504D"/>
    <w:rsid w:val="00567E94"/>
    <w:rsid w:val="005709ED"/>
    <w:rsid w:val="0058239D"/>
    <w:rsid w:val="00585611"/>
    <w:rsid w:val="005903E5"/>
    <w:rsid w:val="00591202"/>
    <w:rsid w:val="005918FF"/>
    <w:rsid w:val="00596419"/>
    <w:rsid w:val="005A1C22"/>
    <w:rsid w:val="005A4C3D"/>
    <w:rsid w:val="005B0852"/>
    <w:rsid w:val="005B299F"/>
    <w:rsid w:val="005B2EC9"/>
    <w:rsid w:val="005C20B1"/>
    <w:rsid w:val="005C3816"/>
    <w:rsid w:val="005C48F8"/>
    <w:rsid w:val="005D1DCD"/>
    <w:rsid w:val="005D4E83"/>
    <w:rsid w:val="005D55D0"/>
    <w:rsid w:val="005D5C65"/>
    <w:rsid w:val="005E6A8D"/>
    <w:rsid w:val="005F19B2"/>
    <w:rsid w:val="005F6A01"/>
    <w:rsid w:val="00601FAE"/>
    <w:rsid w:val="00603737"/>
    <w:rsid w:val="00605576"/>
    <w:rsid w:val="00611866"/>
    <w:rsid w:val="00616E15"/>
    <w:rsid w:val="00630D02"/>
    <w:rsid w:val="00631BA7"/>
    <w:rsid w:val="006439C8"/>
    <w:rsid w:val="00652C50"/>
    <w:rsid w:val="00654DBE"/>
    <w:rsid w:val="00661AB0"/>
    <w:rsid w:val="006638C8"/>
    <w:rsid w:val="006804BC"/>
    <w:rsid w:val="00683573"/>
    <w:rsid w:val="00697065"/>
    <w:rsid w:val="006A059C"/>
    <w:rsid w:val="006A3AA0"/>
    <w:rsid w:val="006A4235"/>
    <w:rsid w:val="006B3829"/>
    <w:rsid w:val="006B6F22"/>
    <w:rsid w:val="006C1AEE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2C8C"/>
    <w:rsid w:val="00743E61"/>
    <w:rsid w:val="00744188"/>
    <w:rsid w:val="00751B81"/>
    <w:rsid w:val="00751DEA"/>
    <w:rsid w:val="0075402F"/>
    <w:rsid w:val="00761AFE"/>
    <w:rsid w:val="00766F59"/>
    <w:rsid w:val="00776B36"/>
    <w:rsid w:val="00776B60"/>
    <w:rsid w:val="00781FFC"/>
    <w:rsid w:val="007873D0"/>
    <w:rsid w:val="00787980"/>
    <w:rsid w:val="0079191C"/>
    <w:rsid w:val="0079343A"/>
    <w:rsid w:val="007960DB"/>
    <w:rsid w:val="00797DA4"/>
    <w:rsid w:val="007A423D"/>
    <w:rsid w:val="007C4797"/>
    <w:rsid w:val="007C6060"/>
    <w:rsid w:val="007D24F5"/>
    <w:rsid w:val="007E00ED"/>
    <w:rsid w:val="007E6452"/>
    <w:rsid w:val="007E7823"/>
    <w:rsid w:val="007F3458"/>
    <w:rsid w:val="007F3815"/>
    <w:rsid w:val="007F5E58"/>
    <w:rsid w:val="00803980"/>
    <w:rsid w:val="008172CE"/>
    <w:rsid w:val="008217F3"/>
    <w:rsid w:val="008253CA"/>
    <w:rsid w:val="00825F5A"/>
    <w:rsid w:val="008331AF"/>
    <w:rsid w:val="00833726"/>
    <w:rsid w:val="00843A05"/>
    <w:rsid w:val="00845352"/>
    <w:rsid w:val="00845A73"/>
    <w:rsid w:val="00854341"/>
    <w:rsid w:val="00860D7E"/>
    <w:rsid w:val="00863642"/>
    <w:rsid w:val="00872719"/>
    <w:rsid w:val="00874550"/>
    <w:rsid w:val="008856C9"/>
    <w:rsid w:val="00885BEC"/>
    <w:rsid w:val="00892566"/>
    <w:rsid w:val="008A1761"/>
    <w:rsid w:val="008A2231"/>
    <w:rsid w:val="008A36A9"/>
    <w:rsid w:val="008A56A4"/>
    <w:rsid w:val="008B1831"/>
    <w:rsid w:val="008B5049"/>
    <w:rsid w:val="008D160D"/>
    <w:rsid w:val="008D22DA"/>
    <w:rsid w:val="008D61F0"/>
    <w:rsid w:val="008E6BD9"/>
    <w:rsid w:val="008F22EB"/>
    <w:rsid w:val="009002FA"/>
    <w:rsid w:val="009105B6"/>
    <w:rsid w:val="00921881"/>
    <w:rsid w:val="00937568"/>
    <w:rsid w:val="00944EE0"/>
    <w:rsid w:val="00944F27"/>
    <w:rsid w:val="00952A8E"/>
    <w:rsid w:val="009537C2"/>
    <w:rsid w:val="00957579"/>
    <w:rsid w:val="009619AC"/>
    <w:rsid w:val="00993994"/>
    <w:rsid w:val="009A633C"/>
    <w:rsid w:val="009B4CE0"/>
    <w:rsid w:val="009C3151"/>
    <w:rsid w:val="009C640E"/>
    <w:rsid w:val="009D0C98"/>
    <w:rsid w:val="009E41A3"/>
    <w:rsid w:val="009F7C91"/>
    <w:rsid w:val="00A028EA"/>
    <w:rsid w:val="00A0396E"/>
    <w:rsid w:val="00A172AC"/>
    <w:rsid w:val="00A257A5"/>
    <w:rsid w:val="00A31A81"/>
    <w:rsid w:val="00A3698B"/>
    <w:rsid w:val="00A4075B"/>
    <w:rsid w:val="00A43A91"/>
    <w:rsid w:val="00A45EB8"/>
    <w:rsid w:val="00A544BD"/>
    <w:rsid w:val="00A7301D"/>
    <w:rsid w:val="00A7693D"/>
    <w:rsid w:val="00A86FE2"/>
    <w:rsid w:val="00A91EBF"/>
    <w:rsid w:val="00A93EBB"/>
    <w:rsid w:val="00A96342"/>
    <w:rsid w:val="00A97B6C"/>
    <w:rsid w:val="00AD0E13"/>
    <w:rsid w:val="00AE2F62"/>
    <w:rsid w:val="00AF24C9"/>
    <w:rsid w:val="00AF325F"/>
    <w:rsid w:val="00B07CD6"/>
    <w:rsid w:val="00B1733D"/>
    <w:rsid w:val="00B27C0E"/>
    <w:rsid w:val="00B36224"/>
    <w:rsid w:val="00B36478"/>
    <w:rsid w:val="00B40311"/>
    <w:rsid w:val="00B40FE1"/>
    <w:rsid w:val="00B43795"/>
    <w:rsid w:val="00B50701"/>
    <w:rsid w:val="00B52447"/>
    <w:rsid w:val="00B55DA6"/>
    <w:rsid w:val="00B619A8"/>
    <w:rsid w:val="00B64C6F"/>
    <w:rsid w:val="00B73CA2"/>
    <w:rsid w:val="00B83F63"/>
    <w:rsid w:val="00B851AE"/>
    <w:rsid w:val="00B85846"/>
    <w:rsid w:val="00B92A5C"/>
    <w:rsid w:val="00BB0466"/>
    <w:rsid w:val="00BB0B95"/>
    <w:rsid w:val="00BB1BC2"/>
    <w:rsid w:val="00BC690F"/>
    <w:rsid w:val="00BC74CF"/>
    <w:rsid w:val="00BD217B"/>
    <w:rsid w:val="00BD6DAF"/>
    <w:rsid w:val="00BE192E"/>
    <w:rsid w:val="00C04D89"/>
    <w:rsid w:val="00C0619D"/>
    <w:rsid w:val="00C1207B"/>
    <w:rsid w:val="00C12161"/>
    <w:rsid w:val="00C15C08"/>
    <w:rsid w:val="00C20390"/>
    <w:rsid w:val="00C20D51"/>
    <w:rsid w:val="00C4244D"/>
    <w:rsid w:val="00C50E43"/>
    <w:rsid w:val="00C548EC"/>
    <w:rsid w:val="00C753A9"/>
    <w:rsid w:val="00C8454C"/>
    <w:rsid w:val="00C85B87"/>
    <w:rsid w:val="00C917ED"/>
    <w:rsid w:val="00C944DD"/>
    <w:rsid w:val="00CA1202"/>
    <w:rsid w:val="00CC3123"/>
    <w:rsid w:val="00CD05B3"/>
    <w:rsid w:val="00CF28F2"/>
    <w:rsid w:val="00CF465F"/>
    <w:rsid w:val="00CF52B3"/>
    <w:rsid w:val="00D047D9"/>
    <w:rsid w:val="00D04F9C"/>
    <w:rsid w:val="00D06500"/>
    <w:rsid w:val="00D07D12"/>
    <w:rsid w:val="00D10091"/>
    <w:rsid w:val="00D1245B"/>
    <w:rsid w:val="00D152CB"/>
    <w:rsid w:val="00D2787C"/>
    <w:rsid w:val="00D27D8C"/>
    <w:rsid w:val="00D44B9C"/>
    <w:rsid w:val="00D562AE"/>
    <w:rsid w:val="00D60555"/>
    <w:rsid w:val="00D64C53"/>
    <w:rsid w:val="00D77153"/>
    <w:rsid w:val="00DA5956"/>
    <w:rsid w:val="00DB1937"/>
    <w:rsid w:val="00DB1B70"/>
    <w:rsid w:val="00DB2512"/>
    <w:rsid w:val="00DC10A6"/>
    <w:rsid w:val="00DC1178"/>
    <w:rsid w:val="00DC5BE1"/>
    <w:rsid w:val="00DC7D71"/>
    <w:rsid w:val="00DD79F1"/>
    <w:rsid w:val="00DE2970"/>
    <w:rsid w:val="00DF09E7"/>
    <w:rsid w:val="00E052CB"/>
    <w:rsid w:val="00E07383"/>
    <w:rsid w:val="00E14169"/>
    <w:rsid w:val="00E16942"/>
    <w:rsid w:val="00E20EF2"/>
    <w:rsid w:val="00E24929"/>
    <w:rsid w:val="00E25E92"/>
    <w:rsid w:val="00E437D5"/>
    <w:rsid w:val="00E61A5A"/>
    <w:rsid w:val="00E62F77"/>
    <w:rsid w:val="00E63731"/>
    <w:rsid w:val="00E66FBE"/>
    <w:rsid w:val="00E800E8"/>
    <w:rsid w:val="00E82AA2"/>
    <w:rsid w:val="00E91B7D"/>
    <w:rsid w:val="00E92B16"/>
    <w:rsid w:val="00E9420D"/>
    <w:rsid w:val="00E94901"/>
    <w:rsid w:val="00E94B5C"/>
    <w:rsid w:val="00E96054"/>
    <w:rsid w:val="00E97F7A"/>
    <w:rsid w:val="00EA561D"/>
    <w:rsid w:val="00EA61E4"/>
    <w:rsid w:val="00EB62CD"/>
    <w:rsid w:val="00EC5D1C"/>
    <w:rsid w:val="00EC6BF1"/>
    <w:rsid w:val="00ED000C"/>
    <w:rsid w:val="00ED1E10"/>
    <w:rsid w:val="00ED2891"/>
    <w:rsid w:val="00EF227A"/>
    <w:rsid w:val="00EF47DA"/>
    <w:rsid w:val="00F12E3A"/>
    <w:rsid w:val="00F16539"/>
    <w:rsid w:val="00F27246"/>
    <w:rsid w:val="00F278AC"/>
    <w:rsid w:val="00F2792A"/>
    <w:rsid w:val="00F31104"/>
    <w:rsid w:val="00F42AEF"/>
    <w:rsid w:val="00F47CFD"/>
    <w:rsid w:val="00F51E3F"/>
    <w:rsid w:val="00F628EE"/>
    <w:rsid w:val="00F64434"/>
    <w:rsid w:val="00F647FC"/>
    <w:rsid w:val="00F65F1A"/>
    <w:rsid w:val="00F7038F"/>
    <w:rsid w:val="00F74F32"/>
    <w:rsid w:val="00F8291B"/>
    <w:rsid w:val="00F94F60"/>
    <w:rsid w:val="00F965D8"/>
    <w:rsid w:val="00FA0737"/>
    <w:rsid w:val="00FA0CB6"/>
    <w:rsid w:val="00FA2C5C"/>
    <w:rsid w:val="00FC0E76"/>
    <w:rsid w:val="00FC1512"/>
    <w:rsid w:val="00FC64FA"/>
    <w:rsid w:val="00FC7BD5"/>
    <w:rsid w:val="00FE65FC"/>
    <w:rsid w:val="00FF1DE5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aliases w:val="Char1,Char11,Char111,Char1111,Char11111,Char111111"/>
    <w:basedOn w:val="Normal"/>
    <w:link w:val="FooterChar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CharChar1CharChar">
    <w:name w:val="Char Char1 Char Char"/>
    <w:basedOn w:val="Normal"/>
    <w:autoRedefine/>
    <w:rsid w:val="005F19B2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ascii="Times New Roman" w:eastAsia="Times New Roman" w:hAnsi="Times New Roman" w:cs="Times New Roman"/>
      <w:noProof/>
      <w:color w:val="FFFFFF"/>
      <w:spacing w:val="20"/>
      <w:sz w:val="24"/>
      <w:szCs w:val="24"/>
      <w:lang w:val="en-GB" w:eastAsia="zh-CN"/>
    </w:rPr>
  </w:style>
  <w:style w:type="character" w:styleId="PageNumber">
    <w:name w:val="page number"/>
    <w:basedOn w:val="DefaultParagraphFont"/>
    <w:semiHidden/>
    <w:unhideWhenUsed/>
    <w:rsid w:val="002A4F2B"/>
  </w:style>
  <w:style w:type="paragraph" w:customStyle="1" w:styleId="msonormal0">
    <w:name w:val="msonormal"/>
    <w:basedOn w:val="Normal"/>
    <w:rsid w:val="004068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01">
    <w:name w:val="fontstyle01"/>
    <w:rsid w:val="00406800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normalcxspmiddle">
    <w:name w:val="msonormalcxspmiddle"/>
    <w:basedOn w:val="Normal"/>
    <w:rsid w:val="00E82A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2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4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98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9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16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1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6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8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7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1.bin"/><Relationship Id="rId671" Type="http://schemas.openxmlformats.org/officeDocument/2006/relationships/image" Target="media/image319.wmf"/><Relationship Id="rId769" Type="http://schemas.openxmlformats.org/officeDocument/2006/relationships/image" Target="media/image368.wmf"/><Relationship Id="rId21" Type="http://schemas.openxmlformats.org/officeDocument/2006/relationships/oleObject" Target="embeddings/oleObject6.bin"/><Relationship Id="rId324" Type="http://schemas.openxmlformats.org/officeDocument/2006/relationships/image" Target="media/image153.wmf"/><Relationship Id="rId531" Type="http://schemas.openxmlformats.org/officeDocument/2006/relationships/image" Target="media/image250.wmf"/><Relationship Id="rId629" Type="http://schemas.openxmlformats.org/officeDocument/2006/relationships/image" Target="media/image299.wmf"/><Relationship Id="rId170" Type="http://schemas.openxmlformats.org/officeDocument/2006/relationships/oleObject" Target="embeddings/oleObject88.bin"/><Relationship Id="rId268" Type="http://schemas.openxmlformats.org/officeDocument/2006/relationships/oleObject" Target="embeddings/oleObject137.bin"/><Relationship Id="rId475" Type="http://schemas.openxmlformats.org/officeDocument/2006/relationships/oleObject" Target="embeddings/oleObject249.bin"/><Relationship Id="rId682" Type="http://schemas.openxmlformats.org/officeDocument/2006/relationships/oleObject" Target="embeddings/oleObject352.bin"/><Relationship Id="rId32" Type="http://schemas.openxmlformats.org/officeDocument/2006/relationships/image" Target="media/image15.wmf"/><Relationship Id="rId128" Type="http://schemas.openxmlformats.org/officeDocument/2006/relationships/oleObject" Target="embeddings/oleObject67.bin"/><Relationship Id="rId335" Type="http://schemas.openxmlformats.org/officeDocument/2006/relationships/oleObject" Target="embeddings/oleObject171.bin"/><Relationship Id="rId542" Type="http://schemas.openxmlformats.org/officeDocument/2006/relationships/oleObject" Target="embeddings/oleObject281.bin"/><Relationship Id="rId181" Type="http://schemas.openxmlformats.org/officeDocument/2006/relationships/image" Target="media/image82.wmf"/><Relationship Id="rId402" Type="http://schemas.openxmlformats.org/officeDocument/2006/relationships/oleObject" Target="embeddings/oleObject208.bin"/><Relationship Id="rId279" Type="http://schemas.openxmlformats.org/officeDocument/2006/relationships/oleObject" Target="embeddings/oleObject143.bin"/><Relationship Id="rId486" Type="http://schemas.openxmlformats.org/officeDocument/2006/relationships/oleObject" Target="embeddings/oleObject255.bin"/><Relationship Id="rId693" Type="http://schemas.openxmlformats.org/officeDocument/2006/relationships/image" Target="media/image330.wmf"/><Relationship Id="rId707" Type="http://schemas.openxmlformats.org/officeDocument/2006/relationships/image" Target="media/image337.wmf"/><Relationship Id="rId43" Type="http://schemas.openxmlformats.org/officeDocument/2006/relationships/oleObject" Target="embeddings/oleObject20.bin"/><Relationship Id="rId139" Type="http://schemas.openxmlformats.org/officeDocument/2006/relationships/image" Target="media/image61.wmf"/><Relationship Id="rId346" Type="http://schemas.openxmlformats.org/officeDocument/2006/relationships/image" Target="media/image163.wmf"/><Relationship Id="rId553" Type="http://schemas.openxmlformats.org/officeDocument/2006/relationships/image" Target="media/image261.wmf"/><Relationship Id="rId760" Type="http://schemas.openxmlformats.org/officeDocument/2006/relationships/oleObject" Target="embeddings/oleObject391.bin"/><Relationship Id="rId192" Type="http://schemas.openxmlformats.org/officeDocument/2006/relationships/oleObject" Target="embeddings/oleObject99.bin"/><Relationship Id="rId206" Type="http://schemas.openxmlformats.org/officeDocument/2006/relationships/oleObject" Target="embeddings/oleObject106.bin"/><Relationship Id="rId413" Type="http://schemas.openxmlformats.org/officeDocument/2006/relationships/image" Target="media/image190.wmf"/><Relationship Id="rId497" Type="http://schemas.openxmlformats.org/officeDocument/2006/relationships/image" Target="media/image231.wmf"/><Relationship Id="rId620" Type="http://schemas.openxmlformats.org/officeDocument/2006/relationships/oleObject" Target="embeddings/oleObject320.bin"/><Relationship Id="rId718" Type="http://schemas.openxmlformats.org/officeDocument/2006/relationships/oleObject" Target="embeddings/oleObject370.bin"/><Relationship Id="rId357" Type="http://schemas.openxmlformats.org/officeDocument/2006/relationships/oleObject" Target="embeddings/oleObject183.bin"/><Relationship Id="rId54" Type="http://schemas.openxmlformats.org/officeDocument/2006/relationships/image" Target="media/image19.gif"/><Relationship Id="rId217" Type="http://schemas.openxmlformats.org/officeDocument/2006/relationships/image" Target="media/image100.wmf"/><Relationship Id="rId564" Type="http://schemas.openxmlformats.org/officeDocument/2006/relationships/oleObject" Target="embeddings/oleObject292.bin"/><Relationship Id="rId771" Type="http://schemas.openxmlformats.org/officeDocument/2006/relationships/image" Target="media/image369.wmf"/><Relationship Id="rId424" Type="http://schemas.openxmlformats.org/officeDocument/2006/relationships/oleObject" Target="embeddings/oleObject223.bin"/><Relationship Id="rId631" Type="http://schemas.openxmlformats.org/officeDocument/2006/relationships/image" Target="media/image300.wmf"/><Relationship Id="rId729" Type="http://schemas.openxmlformats.org/officeDocument/2006/relationships/image" Target="media/image348.wmf"/><Relationship Id="rId270" Type="http://schemas.openxmlformats.org/officeDocument/2006/relationships/oleObject" Target="embeddings/oleObject138.bin"/><Relationship Id="rId65" Type="http://schemas.openxmlformats.org/officeDocument/2006/relationships/oleObject" Target="embeddings/oleObject35.bin"/><Relationship Id="rId130" Type="http://schemas.openxmlformats.org/officeDocument/2006/relationships/oleObject" Target="embeddings/oleObject68.bin"/><Relationship Id="rId368" Type="http://schemas.openxmlformats.org/officeDocument/2006/relationships/image" Target="media/image174.wmf"/><Relationship Id="rId575" Type="http://schemas.openxmlformats.org/officeDocument/2006/relationships/image" Target="media/image272.wmf"/><Relationship Id="rId782" Type="http://schemas.openxmlformats.org/officeDocument/2006/relationships/oleObject" Target="embeddings/oleObject402.bin"/><Relationship Id="rId228" Type="http://schemas.openxmlformats.org/officeDocument/2006/relationships/oleObject" Target="embeddings/oleObject117.bin"/><Relationship Id="rId435" Type="http://schemas.openxmlformats.org/officeDocument/2006/relationships/oleObject" Target="embeddings/oleObject229.bin"/><Relationship Id="rId642" Type="http://schemas.openxmlformats.org/officeDocument/2006/relationships/oleObject" Target="embeddings/oleObject332.bin"/><Relationship Id="rId281" Type="http://schemas.openxmlformats.org/officeDocument/2006/relationships/oleObject" Target="embeddings/oleObject144.bin"/><Relationship Id="rId502" Type="http://schemas.openxmlformats.org/officeDocument/2006/relationships/oleObject" Target="embeddings/oleObject263.bin"/><Relationship Id="rId76" Type="http://schemas.openxmlformats.org/officeDocument/2006/relationships/image" Target="media/image30.wmf"/><Relationship Id="rId141" Type="http://schemas.openxmlformats.org/officeDocument/2006/relationships/image" Target="media/image62.wmf"/><Relationship Id="rId379" Type="http://schemas.openxmlformats.org/officeDocument/2006/relationships/oleObject" Target="embeddings/oleObject194.bin"/><Relationship Id="rId586" Type="http://schemas.openxmlformats.org/officeDocument/2006/relationships/oleObject" Target="embeddings/oleObject303.bin"/><Relationship Id="rId793" Type="http://schemas.openxmlformats.org/officeDocument/2006/relationships/image" Target="media/image380.wmf"/><Relationship Id="rId807" Type="http://schemas.openxmlformats.org/officeDocument/2006/relationships/image" Target="media/image387.wmf"/><Relationship Id="rId7" Type="http://schemas.openxmlformats.org/officeDocument/2006/relationships/endnotes" Target="endnotes.xml"/><Relationship Id="rId239" Type="http://schemas.openxmlformats.org/officeDocument/2006/relationships/image" Target="media/image111.wmf"/><Relationship Id="rId446" Type="http://schemas.openxmlformats.org/officeDocument/2006/relationships/image" Target="media/image206.wmf"/><Relationship Id="rId653" Type="http://schemas.openxmlformats.org/officeDocument/2006/relationships/image" Target="media/image310.wmf"/><Relationship Id="rId292" Type="http://schemas.openxmlformats.org/officeDocument/2006/relationships/image" Target="media/image137.wmf"/><Relationship Id="rId306" Type="http://schemas.openxmlformats.org/officeDocument/2006/relationships/image" Target="media/image144.wmf"/><Relationship Id="rId87" Type="http://schemas.openxmlformats.org/officeDocument/2006/relationships/oleObject" Target="embeddings/oleObject46.bin"/><Relationship Id="rId513" Type="http://schemas.openxmlformats.org/officeDocument/2006/relationships/image" Target="media/image241.wmf"/><Relationship Id="rId597" Type="http://schemas.openxmlformats.org/officeDocument/2006/relationships/image" Target="media/image283.wmf"/><Relationship Id="rId720" Type="http://schemas.openxmlformats.org/officeDocument/2006/relationships/oleObject" Target="embeddings/oleObject371.bin"/><Relationship Id="rId818" Type="http://schemas.openxmlformats.org/officeDocument/2006/relationships/image" Target="media/image392.wmf"/><Relationship Id="rId152" Type="http://schemas.openxmlformats.org/officeDocument/2006/relationships/oleObject" Target="embeddings/oleObject79.bin"/><Relationship Id="rId457" Type="http://schemas.openxmlformats.org/officeDocument/2006/relationships/oleObject" Target="embeddings/oleObject240.bin"/><Relationship Id="rId664" Type="http://schemas.openxmlformats.org/officeDocument/2006/relationships/oleObject" Target="embeddings/oleObject343.bin"/><Relationship Id="rId14" Type="http://schemas.openxmlformats.org/officeDocument/2006/relationships/image" Target="media/image6.wmf"/><Relationship Id="rId317" Type="http://schemas.openxmlformats.org/officeDocument/2006/relationships/oleObject" Target="embeddings/oleObject162.bin"/><Relationship Id="rId524" Type="http://schemas.openxmlformats.org/officeDocument/2006/relationships/oleObject" Target="embeddings/oleObject272.bin"/><Relationship Id="rId731" Type="http://schemas.openxmlformats.org/officeDocument/2006/relationships/image" Target="media/image349.wmf"/><Relationship Id="rId98" Type="http://schemas.openxmlformats.org/officeDocument/2006/relationships/image" Target="media/image41.wmf"/><Relationship Id="rId163" Type="http://schemas.openxmlformats.org/officeDocument/2006/relationships/image" Target="media/image73.wmf"/><Relationship Id="rId370" Type="http://schemas.openxmlformats.org/officeDocument/2006/relationships/image" Target="media/image175.wmf"/><Relationship Id="rId829" Type="http://schemas.openxmlformats.org/officeDocument/2006/relationships/oleObject" Target="embeddings/oleObject426.bin"/><Relationship Id="rId230" Type="http://schemas.openxmlformats.org/officeDocument/2006/relationships/oleObject" Target="embeddings/oleObject118.bin"/><Relationship Id="rId468" Type="http://schemas.openxmlformats.org/officeDocument/2006/relationships/image" Target="media/image217.wmf"/><Relationship Id="rId675" Type="http://schemas.openxmlformats.org/officeDocument/2006/relationships/image" Target="media/image321.wmf"/><Relationship Id="rId25" Type="http://schemas.openxmlformats.org/officeDocument/2006/relationships/oleObject" Target="embeddings/oleObject8.bin"/><Relationship Id="rId328" Type="http://schemas.openxmlformats.org/officeDocument/2006/relationships/image" Target="media/image155.wmf"/><Relationship Id="rId535" Type="http://schemas.openxmlformats.org/officeDocument/2006/relationships/image" Target="media/image252.wmf"/><Relationship Id="rId742" Type="http://schemas.openxmlformats.org/officeDocument/2006/relationships/oleObject" Target="embeddings/oleObject382.bin"/><Relationship Id="rId174" Type="http://schemas.openxmlformats.org/officeDocument/2006/relationships/oleObject" Target="embeddings/oleObject90.bin"/><Relationship Id="rId381" Type="http://schemas.openxmlformats.org/officeDocument/2006/relationships/oleObject" Target="embeddings/oleObject195.bin"/><Relationship Id="rId602" Type="http://schemas.openxmlformats.org/officeDocument/2006/relationships/oleObject" Target="embeddings/oleObject311.bin"/><Relationship Id="rId241" Type="http://schemas.openxmlformats.org/officeDocument/2006/relationships/image" Target="media/image112.wmf"/><Relationship Id="rId479" Type="http://schemas.openxmlformats.org/officeDocument/2006/relationships/oleObject" Target="embeddings/oleObject251.bin"/><Relationship Id="rId686" Type="http://schemas.openxmlformats.org/officeDocument/2006/relationships/oleObject" Target="embeddings/oleObject354.bin"/><Relationship Id="rId36" Type="http://schemas.openxmlformats.org/officeDocument/2006/relationships/image" Target="media/image17.wmf"/><Relationship Id="rId339" Type="http://schemas.openxmlformats.org/officeDocument/2006/relationships/oleObject" Target="embeddings/oleObject173.bin"/><Relationship Id="rId546" Type="http://schemas.openxmlformats.org/officeDocument/2006/relationships/oleObject" Target="embeddings/oleObject283.bin"/><Relationship Id="rId753" Type="http://schemas.openxmlformats.org/officeDocument/2006/relationships/image" Target="media/image360.wmf"/><Relationship Id="rId101" Type="http://schemas.openxmlformats.org/officeDocument/2006/relationships/oleObject" Target="embeddings/oleObject53.bin"/><Relationship Id="rId185" Type="http://schemas.openxmlformats.org/officeDocument/2006/relationships/image" Target="media/image84.wmf"/><Relationship Id="rId406" Type="http://schemas.openxmlformats.org/officeDocument/2006/relationships/oleObject" Target="embeddings/oleObject212.bin"/><Relationship Id="rId392" Type="http://schemas.openxmlformats.org/officeDocument/2006/relationships/image" Target="media/image186.wmf"/><Relationship Id="rId613" Type="http://schemas.openxmlformats.org/officeDocument/2006/relationships/image" Target="media/image291.wmf"/><Relationship Id="rId697" Type="http://schemas.openxmlformats.org/officeDocument/2006/relationships/image" Target="media/image332.wmf"/><Relationship Id="rId820" Type="http://schemas.openxmlformats.org/officeDocument/2006/relationships/image" Target="media/image393.wmf"/><Relationship Id="rId252" Type="http://schemas.openxmlformats.org/officeDocument/2006/relationships/oleObject" Target="embeddings/oleObject129.bin"/><Relationship Id="rId47" Type="http://schemas.openxmlformats.org/officeDocument/2006/relationships/oleObject" Target="embeddings/oleObject24.bin"/><Relationship Id="rId112" Type="http://schemas.openxmlformats.org/officeDocument/2006/relationships/image" Target="media/image48.wmf"/><Relationship Id="rId557" Type="http://schemas.openxmlformats.org/officeDocument/2006/relationships/image" Target="media/image263.wmf"/><Relationship Id="rId764" Type="http://schemas.openxmlformats.org/officeDocument/2006/relationships/oleObject" Target="embeddings/oleObject393.bin"/><Relationship Id="rId196" Type="http://schemas.openxmlformats.org/officeDocument/2006/relationships/oleObject" Target="embeddings/oleObject101.bin"/><Relationship Id="rId417" Type="http://schemas.openxmlformats.org/officeDocument/2006/relationships/image" Target="media/image192.wmf"/><Relationship Id="rId624" Type="http://schemas.openxmlformats.org/officeDocument/2006/relationships/oleObject" Target="embeddings/oleObject322.bin"/><Relationship Id="rId831" Type="http://schemas.openxmlformats.org/officeDocument/2006/relationships/oleObject" Target="embeddings/oleObject427.bin"/><Relationship Id="rId263" Type="http://schemas.openxmlformats.org/officeDocument/2006/relationships/image" Target="media/image123.wmf"/><Relationship Id="rId470" Type="http://schemas.openxmlformats.org/officeDocument/2006/relationships/image" Target="media/image218.wmf"/><Relationship Id="rId58" Type="http://schemas.openxmlformats.org/officeDocument/2006/relationships/image" Target="media/image21.wmf"/><Relationship Id="rId123" Type="http://schemas.openxmlformats.org/officeDocument/2006/relationships/image" Target="media/image53.wmf"/><Relationship Id="rId330" Type="http://schemas.openxmlformats.org/officeDocument/2006/relationships/image" Target="media/image156.wmf"/><Relationship Id="rId568" Type="http://schemas.openxmlformats.org/officeDocument/2006/relationships/oleObject" Target="embeddings/oleObject294.bin"/><Relationship Id="rId775" Type="http://schemas.openxmlformats.org/officeDocument/2006/relationships/image" Target="media/image371.wmf"/><Relationship Id="rId428" Type="http://schemas.openxmlformats.org/officeDocument/2006/relationships/image" Target="media/image197.wmf"/><Relationship Id="rId635" Type="http://schemas.openxmlformats.org/officeDocument/2006/relationships/image" Target="media/image302.wmf"/><Relationship Id="rId274" Type="http://schemas.openxmlformats.org/officeDocument/2006/relationships/image" Target="media/image128.wmf"/><Relationship Id="rId481" Type="http://schemas.openxmlformats.org/officeDocument/2006/relationships/oleObject" Target="embeddings/oleObject252.bin"/><Relationship Id="rId702" Type="http://schemas.openxmlformats.org/officeDocument/2006/relationships/oleObject" Target="embeddings/oleObject362.bin"/><Relationship Id="rId69" Type="http://schemas.openxmlformats.org/officeDocument/2006/relationships/oleObject" Target="embeddings/oleObject37.bin"/><Relationship Id="rId134" Type="http://schemas.openxmlformats.org/officeDocument/2006/relationships/oleObject" Target="embeddings/oleObject70.bin"/><Relationship Id="rId579" Type="http://schemas.openxmlformats.org/officeDocument/2006/relationships/image" Target="media/image274.wmf"/><Relationship Id="rId786" Type="http://schemas.openxmlformats.org/officeDocument/2006/relationships/oleObject" Target="embeddings/oleObject404.bin"/><Relationship Id="rId341" Type="http://schemas.openxmlformats.org/officeDocument/2006/relationships/image" Target="media/image161.wmf"/><Relationship Id="rId439" Type="http://schemas.openxmlformats.org/officeDocument/2006/relationships/oleObject" Target="embeddings/oleObject231.bin"/><Relationship Id="rId646" Type="http://schemas.openxmlformats.org/officeDocument/2006/relationships/oleObject" Target="embeddings/oleObject334.bin"/><Relationship Id="rId201" Type="http://schemas.openxmlformats.org/officeDocument/2006/relationships/image" Target="media/image92.wmf"/><Relationship Id="rId285" Type="http://schemas.openxmlformats.org/officeDocument/2006/relationships/oleObject" Target="embeddings/oleObject146.bin"/><Relationship Id="rId506" Type="http://schemas.openxmlformats.org/officeDocument/2006/relationships/image" Target="media/image236.wmf"/><Relationship Id="rId492" Type="http://schemas.openxmlformats.org/officeDocument/2006/relationships/oleObject" Target="embeddings/oleObject258.bin"/><Relationship Id="rId713" Type="http://schemas.openxmlformats.org/officeDocument/2006/relationships/image" Target="media/image340.wmf"/><Relationship Id="rId797" Type="http://schemas.openxmlformats.org/officeDocument/2006/relationships/image" Target="media/image382.wmf"/><Relationship Id="rId145" Type="http://schemas.openxmlformats.org/officeDocument/2006/relationships/image" Target="media/image64.wmf"/><Relationship Id="rId352" Type="http://schemas.openxmlformats.org/officeDocument/2006/relationships/image" Target="media/image166.wmf"/><Relationship Id="rId212" Type="http://schemas.openxmlformats.org/officeDocument/2006/relationships/oleObject" Target="embeddings/oleObject109.bin"/><Relationship Id="rId657" Type="http://schemas.openxmlformats.org/officeDocument/2006/relationships/image" Target="media/image312.wmf"/><Relationship Id="rId296" Type="http://schemas.openxmlformats.org/officeDocument/2006/relationships/image" Target="media/image139.wmf"/><Relationship Id="rId517" Type="http://schemas.openxmlformats.org/officeDocument/2006/relationships/image" Target="media/image243.wmf"/><Relationship Id="rId724" Type="http://schemas.openxmlformats.org/officeDocument/2006/relationships/oleObject" Target="embeddings/oleObject373.bin"/><Relationship Id="rId60" Type="http://schemas.openxmlformats.org/officeDocument/2006/relationships/image" Target="media/image22.wmf"/><Relationship Id="rId156" Type="http://schemas.openxmlformats.org/officeDocument/2006/relationships/oleObject" Target="embeddings/oleObject81.bin"/><Relationship Id="rId363" Type="http://schemas.openxmlformats.org/officeDocument/2006/relationships/oleObject" Target="embeddings/oleObject186.bin"/><Relationship Id="rId570" Type="http://schemas.openxmlformats.org/officeDocument/2006/relationships/oleObject" Target="embeddings/oleObject295.bin"/><Relationship Id="rId223" Type="http://schemas.openxmlformats.org/officeDocument/2006/relationships/image" Target="media/image103.wmf"/><Relationship Id="rId430" Type="http://schemas.openxmlformats.org/officeDocument/2006/relationships/image" Target="media/image198.wmf"/><Relationship Id="rId668" Type="http://schemas.openxmlformats.org/officeDocument/2006/relationships/oleObject" Target="embeddings/oleObject345.bin"/><Relationship Id="rId18" Type="http://schemas.openxmlformats.org/officeDocument/2006/relationships/image" Target="media/image8.wmf"/><Relationship Id="rId528" Type="http://schemas.openxmlformats.org/officeDocument/2006/relationships/oleObject" Target="embeddings/oleObject274.bin"/><Relationship Id="rId735" Type="http://schemas.openxmlformats.org/officeDocument/2006/relationships/image" Target="media/image351.wmf"/><Relationship Id="rId167" Type="http://schemas.openxmlformats.org/officeDocument/2006/relationships/image" Target="media/image75.wmf"/><Relationship Id="rId374" Type="http://schemas.openxmlformats.org/officeDocument/2006/relationships/image" Target="media/image177.wmf"/><Relationship Id="rId581" Type="http://schemas.openxmlformats.org/officeDocument/2006/relationships/image" Target="media/image275.wmf"/><Relationship Id="rId71" Type="http://schemas.openxmlformats.org/officeDocument/2006/relationships/oleObject" Target="embeddings/oleObject38.bin"/><Relationship Id="rId234" Type="http://schemas.openxmlformats.org/officeDocument/2006/relationships/oleObject" Target="embeddings/oleObject120.bin"/><Relationship Id="rId679" Type="http://schemas.openxmlformats.org/officeDocument/2006/relationships/image" Target="media/image323.wmf"/><Relationship Id="rId802" Type="http://schemas.openxmlformats.org/officeDocument/2006/relationships/oleObject" Target="embeddings/oleObject412.bin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441" Type="http://schemas.openxmlformats.org/officeDocument/2006/relationships/oleObject" Target="embeddings/oleObject232.bin"/><Relationship Id="rId539" Type="http://schemas.openxmlformats.org/officeDocument/2006/relationships/image" Target="media/image254.wmf"/><Relationship Id="rId746" Type="http://schemas.openxmlformats.org/officeDocument/2006/relationships/oleObject" Target="embeddings/oleObject384.bin"/><Relationship Id="rId178" Type="http://schemas.openxmlformats.org/officeDocument/2006/relationships/oleObject" Target="embeddings/oleObject92.bin"/><Relationship Id="rId301" Type="http://schemas.openxmlformats.org/officeDocument/2006/relationships/oleObject" Target="embeddings/oleObject154.bin"/><Relationship Id="rId82" Type="http://schemas.openxmlformats.org/officeDocument/2006/relationships/image" Target="media/image33.wmf"/><Relationship Id="rId385" Type="http://schemas.openxmlformats.org/officeDocument/2006/relationships/oleObject" Target="embeddings/oleObject197.bin"/><Relationship Id="rId592" Type="http://schemas.openxmlformats.org/officeDocument/2006/relationships/oleObject" Target="embeddings/oleObject306.bin"/><Relationship Id="rId606" Type="http://schemas.openxmlformats.org/officeDocument/2006/relationships/oleObject" Target="embeddings/oleObject313.bin"/><Relationship Id="rId813" Type="http://schemas.openxmlformats.org/officeDocument/2006/relationships/image" Target="media/image390.wmf"/><Relationship Id="rId245" Type="http://schemas.openxmlformats.org/officeDocument/2006/relationships/image" Target="media/image114.wmf"/><Relationship Id="rId452" Type="http://schemas.openxmlformats.org/officeDocument/2006/relationships/image" Target="media/image209.wmf"/><Relationship Id="rId105" Type="http://schemas.openxmlformats.org/officeDocument/2006/relationships/oleObject" Target="embeddings/oleObject55.bin"/><Relationship Id="rId312" Type="http://schemas.openxmlformats.org/officeDocument/2006/relationships/image" Target="media/image147.wmf"/><Relationship Id="rId757" Type="http://schemas.openxmlformats.org/officeDocument/2006/relationships/image" Target="media/image362.wmf"/><Relationship Id="rId93" Type="http://schemas.openxmlformats.org/officeDocument/2006/relationships/oleObject" Target="embeddings/oleObject49.bin"/><Relationship Id="rId189" Type="http://schemas.openxmlformats.org/officeDocument/2006/relationships/image" Target="media/image86.wmf"/><Relationship Id="rId396" Type="http://schemas.openxmlformats.org/officeDocument/2006/relationships/image" Target="media/image188.wmf"/><Relationship Id="rId617" Type="http://schemas.openxmlformats.org/officeDocument/2006/relationships/image" Target="media/image293.wmf"/><Relationship Id="rId824" Type="http://schemas.openxmlformats.org/officeDocument/2006/relationships/image" Target="media/image395.wmf"/><Relationship Id="rId256" Type="http://schemas.openxmlformats.org/officeDocument/2006/relationships/oleObject" Target="embeddings/oleObject131.bin"/><Relationship Id="rId463" Type="http://schemas.openxmlformats.org/officeDocument/2006/relationships/oleObject" Target="embeddings/oleObject243.bin"/><Relationship Id="rId670" Type="http://schemas.openxmlformats.org/officeDocument/2006/relationships/oleObject" Target="embeddings/oleObject346.bin"/><Relationship Id="rId116" Type="http://schemas.openxmlformats.org/officeDocument/2006/relationships/image" Target="media/image50.wmf"/><Relationship Id="rId323" Type="http://schemas.openxmlformats.org/officeDocument/2006/relationships/oleObject" Target="embeddings/oleObject165.bin"/><Relationship Id="rId530" Type="http://schemas.openxmlformats.org/officeDocument/2006/relationships/oleObject" Target="embeddings/oleObject275.bin"/><Relationship Id="rId768" Type="http://schemas.openxmlformats.org/officeDocument/2006/relationships/oleObject" Target="embeddings/oleObject395.bin"/><Relationship Id="rId20" Type="http://schemas.openxmlformats.org/officeDocument/2006/relationships/image" Target="media/image9.wmf"/><Relationship Id="rId628" Type="http://schemas.openxmlformats.org/officeDocument/2006/relationships/oleObject" Target="embeddings/oleObject324.bin"/><Relationship Id="rId835" Type="http://schemas.openxmlformats.org/officeDocument/2006/relationships/theme" Target="theme/theme1.xml"/><Relationship Id="rId267" Type="http://schemas.openxmlformats.org/officeDocument/2006/relationships/image" Target="media/image125.wmf"/><Relationship Id="rId474" Type="http://schemas.openxmlformats.org/officeDocument/2006/relationships/image" Target="media/image220.wmf"/><Relationship Id="rId127" Type="http://schemas.openxmlformats.org/officeDocument/2006/relationships/image" Target="media/image55.wmf"/><Relationship Id="rId681" Type="http://schemas.openxmlformats.org/officeDocument/2006/relationships/image" Target="media/image324.wmf"/><Relationship Id="rId779" Type="http://schemas.openxmlformats.org/officeDocument/2006/relationships/image" Target="media/image373.wmf"/><Relationship Id="rId31" Type="http://schemas.openxmlformats.org/officeDocument/2006/relationships/oleObject" Target="embeddings/oleObject11.bin"/><Relationship Id="rId334" Type="http://schemas.openxmlformats.org/officeDocument/2006/relationships/image" Target="media/image158.wmf"/><Relationship Id="rId541" Type="http://schemas.openxmlformats.org/officeDocument/2006/relationships/image" Target="media/image255.wmf"/><Relationship Id="rId639" Type="http://schemas.openxmlformats.org/officeDocument/2006/relationships/oleObject" Target="embeddings/oleObject330.bin"/><Relationship Id="rId180" Type="http://schemas.openxmlformats.org/officeDocument/2006/relationships/oleObject" Target="embeddings/oleObject93.bin"/><Relationship Id="rId278" Type="http://schemas.openxmlformats.org/officeDocument/2006/relationships/image" Target="media/image130.wmf"/><Relationship Id="rId401" Type="http://schemas.openxmlformats.org/officeDocument/2006/relationships/oleObject" Target="embeddings/oleObject207.bin"/><Relationship Id="rId485" Type="http://schemas.openxmlformats.org/officeDocument/2006/relationships/image" Target="media/image225.wmf"/><Relationship Id="rId692" Type="http://schemas.openxmlformats.org/officeDocument/2006/relationships/oleObject" Target="embeddings/oleObject357.bin"/><Relationship Id="rId706" Type="http://schemas.openxmlformats.org/officeDocument/2006/relationships/oleObject" Target="embeddings/oleObject364.bin"/><Relationship Id="rId42" Type="http://schemas.openxmlformats.org/officeDocument/2006/relationships/oleObject" Target="embeddings/oleObject19.bin"/><Relationship Id="rId138" Type="http://schemas.openxmlformats.org/officeDocument/2006/relationships/oleObject" Target="embeddings/oleObject72.bin"/><Relationship Id="rId345" Type="http://schemas.openxmlformats.org/officeDocument/2006/relationships/oleObject" Target="embeddings/oleObject177.bin"/><Relationship Id="rId552" Type="http://schemas.openxmlformats.org/officeDocument/2006/relationships/oleObject" Target="embeddings/oleObject286.bin"/><Relationship Id="rId191" Type="http://schemas.openxmlformats.org/officeDocument/2006/relationships/image" Target="media/image87.wmf"/><Relationship Id="rId205" Type="http://schemas.openxmlformats.org/officeDocument/2006/relationships/image" Target="media/image94.wmf"/><Relationship Id="rId412" Type="http://schemas.openxmlformats.org/officeDocument/2006/relationships/oleObject" Target="embeddings/oleObject217.bin"/><Relationship Id="rId289" Type="http://schemas.openxmlformats.org/officeDocument/2006/relationships/oleObject" Target="embeddings/oleObject148.bin"/><Relationship Id="rId496" Type="http://schemas.openxmlformats.org/officeDocument/2006/relationships/oleObject" Target="embeddings/oleObject260.bin"/><Relationship Id="rId717" Type="http://schemas.openxmlformats.org/officeDocument/2006/relationships/image" Target="media/image342.wmf"/><Relationship Id="rId53" Type="http://schemas.openxmlformats.org/officeDocument/2006/relationships/oleObject" Target="embeddings/oleObject29.bin"/><Relationship Id="rId149" Type="http://schemas.openxmlformats.org/officeDocument/2006/relationships/image" Target="media/image66.wmf"/><Relationship Id="rId356" Type="http://schemas.openxmlformats.org/officeDocument/2006/relationships/image" Target="media/image168.wmf"/><Relationship Id="rId563" Type="http://schemas.openxmlformats.org/officeDocument/2006/relationships/image" Target="media/image266.wmf"/><Relationship Id="rId770" Type="http://schemas.openxmlformats.org/officeDocument/2006/relationships/oleObject" Target="embeddings/oleObject396.bin"/><Relationship Id="rId216" Type="http://schemas.openxmlformats.org/officeDocument/2006/relationships/oleObject" Target="embeddings/oleObject111.bin"/><Relationship Id="rId423" Type="http://schemas.openxmlformats.org/officeDocument/2006/relationships/image" Target="media/image195.wmf"/><Relationship Id="rId630" Type="http://schemas.openxmlformats.org/officeDocument/2006/relationships/oleObject" Target="embeddings/oleObject325.bin"/><Relationship Id="rId728" Type="http://schemas.openxmlformats.org/officeDocument/2006/relationships/oleObject" Target="embeddings/oleObject375.bin"/><Relationship Id="rId64" Type="http://schemas.openxmlformats.org/officeDocument/2006/relationships/image" Target="media/image24.wmf"/><Relationship Id="rId367" Type="http://schemas.openxmlformats.org/officeDocument/2006/relationships/oleObject" Target="embeddings/oleObject188.bin"/><Relationship Id="rId574" Type="http://schemas.openxmlformats.org/officeDocument/2006/relationships/oleObject" Target="embeddings/oleObject297.bin"/><Relationship Id="rId227" Type="http://schemas.openxmlformats.org/officeDocument/2006/relationships/image" Target="media/image105.wmf"/><Relationship Id="rId781" Type="http://schemas.openxmlformats.org/officeDocument/2006/relationships/image" Target="media/image374.wmf"/><Relationship Id="rId434" Type="http://schemas.openxmlformats.org/officeDocument/2006/relationships/image" Target="media/image200.wmf"/><Relationship Id="rId641" Type="http://schemas.openxmlformats.org/officeDocument/2006/relationships/oleObject" Target="embeddings/oleObject331.bin"/><Relationship Id="rId739" Type="http://schemas.openxmlformats.org/officeDocument/2006/relationships/image" Target="media/image353.wmf"/><Relationship Id="rId280" Type="http://schemas.openxmlformats.org/officeDocument/2006/relationships/image" Target="media/image131.wmf"/><Relationship Id="rId501" Type="http://schemas.openxmlformats.org/officeDocument/2006/relationships/image" Target="media/image233.wmf"/><Relationship Id="rId75" Type="http://schemas.openxmlformats.org/officeDocument/2006/relationships/oleObject" Target="embeddings/oleObject40.bin"/><Relationship Id="rId140" Type="http://schemas.openxmlformats.org/officeDocument/2006/relationships/oleObject" Target="embeddings/oleObject73.bin"/><Relationship Id="rId378" Type="http://schemas.openxmlformats.org/officeDocument/2006/relationships/image" Target="media/image179.wmf"/><Relationship Id="rId585" Type="http://schemas.openxmlformats.org/officeDocument/2006/relationships/image" Target="media/image277.wmf"/><Relationship Id="rId792" Type="http://schemas.openxmlformats.org/officeDocument/2006/relationships/oleObject" Target="embeddings/oleObject407.bin"/><Relationship Id="rId806" Type="http://schemas.openxmlformats.org/officeDocument/2006/relationships/oleObject" Target="embeddings/oleObject414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22.bin"/><Relationship Id="rId445" Type="http://schemas.openxmlformats.org/officeDocument/2006/relationships/oleObject" Target="embeddings/oleObject234.bin"/><Relationship Id="rId652" Type="http://schemas.openxmlformats.org/officeDocument/2006/relationships/oleObject" Target="embeddings/oleObject337.bin"/><Relationship Id="rId291" Type="http://schemas.openxmlformats.org/officeDocument/2006/relationships/oleObject" Target="embeddings/oleObject149.bin"/><Relationship Id="rId305" Type="http://schemas.openxmlformats.org/officeDocument/2006/relationships/oleObject" Target="embeddings/oleObject156.bin"/><Relationship Id="rId512" Type="http://schemas.openxmlformats.org/officeDocument/2006/relationships/oleObject" Target="embeddings/oleObject266.bin"/><Relationship Id="rId86" Type="http://schemas.openxmlformats.org/officeDocument/2006/relationships/image" Target="media/image35.wmf"/><Relationship Id="rId151" Type="http://schemas.openxmlformats.org/officeDocument/2006/relationships/image" Target="media/image67.wmf"/><Relationship Id="rId389" Type="http://schemas.openxmlformats.org/officeDocument/2006/relationships/oleObject" Target="embeddings/oleObject199.bin"/><Relationship Id="rId596" Type="http://schemas.openxmlformats.org/officeDocument/2006/relationships/oleObject" Target="embeddings/oleObject308.bin"/><Relationship Id="rId817" Type="http://schemas.openxmlformats.org/officeDocument/2006/relationships/oleObject" Target="embeddings/oleObject420.bin"/><Relationship Id="rId249" Type="http://schemas.openxmlformats.org/officeDocument/2006/relationships/image" Target="media/image116.wmf"/><Relationship Id="rId456" Type="http://schemas.openxmlformats.org/officeDocument/2006/relationships/image" Target="media/image211.wmf"/><Relationship Id="rId663" Type="http://schemas.openxmlformats.org/officeDocument/2006/relationships/image" Target="media/image315.wmf"/><Relationship Id="rId13" Type="http://schemas.openxmlformats.org/officeDocument/2006/relationships/oleObject" Target="embeddings/oleObject2.bin"/><Relationship Id="rId109" Type="http://schemas.openxmlformats.org/officeDocument/2006/relationships/oleObject" Target="embeddings/oleObject57.bin"/><Relationship Id="rId316" Type="http://schemas.openxmlformats.org/officeDocument/2006/relationships/image" Target="media/image149.wmf"/><Relationship Id="rId523" Type="http://schemas.openxmlformats.org/officeDocument/2006/relationships/image" Target="media/image246.wmf"/><Relationship Id="rId55" Type="http://schemas.openxmlformats.org/officeDocument/2006/relationships/oleObject" Target="embeddings/oleObject30.bin"/><Relationship Id="rId97" Type="http://schemas.openxmlformats.org/officeDocument/2006/relationships/oleObject" Target="embeddings/oleObject51.bin"/><Relationship Id="rId120" Type="http://schemas.openxmlformats.org/officeDocument/2006/relationships/oleObject" Target="embeddings/oleObject63.bin"/><Relationship Id="rId358" Type="http://schemas.openxmlformats.org/officeDocument/2006/relationships/image" Target="media/image169.wmf"/><Relationship Id="rId565" Type="http://schemas.openxmlformats.org/officeDocument/2006/relationships/image" Target="media/image267.wmf"/><Relationship Id="rId730" Type="http://schemas.openxmlformats.org/officeDocument/2006/relationships/oleObject" Target="embeddings/oleObject376.bin"/><Relationship Id="rId772" Type="http://schemas.openxmlformats.org/officeDocument/2006/relationships/oleObject" Target="embeddings/oleObject397.bin"/><Relationship Id="rId828" Type="http://schemas.openxmlformats.org/officeDocument/2006/relationships/image" Target="media/image397.wmf"/><Relationship Id="rId162" Type="http://schemas.openxmlformats.org/officeDocument/2006/relationships/oleObject" Target="embeddings/oleObject84.bin"/><Relationship Id="rId218" Type="http://schemas.openxmlformats.org/officeDocument/2006/relationships/oleObject" Target="embeddings/oleObject112.bin"/><Relationship Id="rId425" Type="http://schemas.openxmlformats.org/officeDocument/2006/relationships/image" Target="media/image196.wmf"/><Relationship Id="rId467" Type="http://schemas.openxmlformats.org/officeDocument/2006/relationships/oleObject" Target="embeddings/oleObject245.bin"/><Relationship Id="rId632" Type="http://schemas.openxmlformats.org/officeDocument/2006/relationships/oleObject" Target="embeddings/oleObject326.bin"/><Relationship Id="rId271" Type="http://schemas.openxmlformats.org/officeDocument/2006/relationships/oleObject" Target="embeddings/oleObject139.bin"/><Relationship Id="rId674" Type="http://schemas.openxmlformats.org/officeDocument/2006/relationships/oleObject" Target="embeddings/oleObject348.bin"/><Relationship Id="rId24" Type="http://schemas.openxmlformats.org/officeDocument/2006/relationships/image" Target="media/image11.wmf"/><Relationship Id="rId66" Type="http://schemas.openxmlformats.org/officeDocument/2006/relationships/image" Target="media/image25.wmf"/><Relationship Id="rId131" Type="http://schemas.openxmlformats.org/officeDocument/2006/relationships/image" Target="media/image57.wmf"/><Relationship Id="rId327" Type="http://schemas.openxmlformats.org/officeDocument/2006/relationships/oleObject" Target="embeddings/oleObject167.bin"/><Relationship Id="rId369" Type="http://schemas.openxmlformats.org/officeDocument/2006/relationships/oleObject" Target="embeddings/oleObject189.bin"/><Relationship Id="rId534" Type="http://schemas.openxmlformats.org/officeDocument/2006/relationships/oleObject" Target="embeddings/oleObject277.bin"/><Relationship Id="rId576" Type="http://schemas.openxmlformats.org/officeDocument/2006/relationships/oleObject" Target="embeddings/oleObject298.bin"/><Relationship Id="rId741" Type="http://schemas.openxmlformats.org/officeDocument/2006/relationships/image" Target="media/image354.wmf"/><Relationship Id="rId783" Type="http://schemas.openxmlformats.org/officeDocument/2006/relationships/image" Target="media/image375.wmf"/><Relationship Id="rId173" Type="http://schemas.openxmlformats.org/officeDocument/2006/relationships/image" Target="media/image78.wmf"/><Relationship Id="rId229" Type="http://schemas.openxmlformats.org/officeDocument/2006/relationships/image" Target="media/image106.wmf"/><Relationship Id="rId380" Type="http://schemas.openxmlformats.org/officeDocument/2006/relationships/image" Target="media/image180.wmf"/><Relationship Id="rId436" Type="http://schemas.openxmlformats.org/officeDocument/2006/relationships/image" Target="media/image201.wmf"/><Relationship Id="rId601" Type="http://schemas.openxmlformats.org/officeDocument/2006/relationships/image" Target="media/image285.wmf"/><Relationship Id="rId643" Type="http://schemas.openxmlformats.org/officeDocument/2006/relationships/image" Target="media/image305.wmf"/><Relationship Id="rId240" Type="http://schemas.openxmlformats.org/officeDocument/2006/relationships/oleObject" Target="embeddings/oleObject123.bin"/><Relationship Id="rId478" Type="http://schemas.openxmlformats.org/officeDocument/2006/relationships/image" Target="media/image222.wmf"/><Relationship Id="rId685" Type="http://schemas.openxmlformats.org/officeDocument/2006/relationships/image" Target="media/image326.wmf"/><Relationship Id="rId35" Type="http://schemas.openxmlformats.org/officeDocument/2006/relationships/oleObject" Target="embeddings/oleObject13.bin"/><Relationship Id="rId77" Type="http://schemas.openxmlformats.org/officeDocument/2006/relationships/oleObject" Target="embeddings/oleObject41.bin"/><Relationship Id="rId100" Type="http://schemas.openxmlformats.org/officeDocument/2006/relationships/image" Target="media/image42.wmf"/><Relationship Id="rId282" Type="http://schemas.openxmlformats.org/officeDocument/2006/relationships/image" Target="media/image132.wmf"/><Relationship Id="rId338" Type="http://schemas.openxmlformats.org/officeDocument/2006/relationships/image" Target="media/image160.wmf"/><Relationship Id="rId503" Type="http://schemas.openxmlformats.org/officeDocument/2006/relationships/image" Target="media/image234.wmf"/><Relationship Id="rId545" Type="http://schemas.openxmlformats.org/officeDocument/2006/relationships/image" Target="media/image257.wmf"/><Relationship Id="rId587" Type="http://schemas.openxmlformats.org/officeDocument/2006/relationships/image" Target="media/image278.wmf"/><Relationship Id="rId710" Type="http://schemas.openxmlformats.org/officeDocument/2006/relationships/oleObject" Target="embeddings/oleObject366.bin"/><Relationship Id="rId752" Type="http://schemas.openxmlformats.org/officeDocument/2006/relationships/oleObject" Target="embeddings/oleObject387.bin"/><Relationship Id="rId808" Type="http://schemas.openxmlformats.org/officeDocument/2006/relationships/oleObject" Target="embeddings/oleObject415.bin"/><Relationship Id="rId8" Type="http://schemas.openxmlformats.org/officeDocument/2006/relationships/image" Target="media/image2.gif"/><Relationship Id="rId142" Type="http://schemas.openxmlformats.org/officeDocument/2006/relationships/oleObject" Target="embeddings/oleObject74.bin"/><Relationship Id="rId184" Type="http://schemas.openxmlformats.org/officeDocument/2006/relationships/oleObject" Target="embeddings/oleObject95.bin"/><Relationship Id="rId391" Type="http://schemas.openxmlformats.org/officeDocument/2006/relationships/oleObject" Target="embeddings/oleObject200.bin"/><Relationship Id="rId405" Type="http://schemas.openxmlformats.org/officeDocument/2006/relationships/oleObject" Target="embeddings/oleObject211.bin"/><Relationship Id="rId447" Type="http://schemas.openxmlformats.org/officeDocument/2006/relationships/oleObject" Target="embeddings/oleObject235.bin"/><Relationship Id="rId612" Type="http://schemas.openxmlformats.org/officeDocument/2006/relationships/oleObject" Target="embeddings/oleObject316.bin"/><Relationship Id="rId794" Type="http://schemas.openxmlformats.org/officeDocument/2006/relationships/oleObject" Target="embeddings/oleObject408.bin"/><Relationship Id="rId251" Type="http://schemas.openxmlformats.org/officeDocument/2006/relationships/image" Target="media/image117.wmf"/><Relationship Id="rId489" Type="http://schemas.openxmlformats.org/officeDocument/2006/relationships/image" Target="media/image227.wmf"/><Relationship Id="rId654" Type="http://schemas.openxmlformats.org/officeDocument/2006/relationships/oleObject" Target="embeddings/oleObject338.bin"/><Relationship Id="rId696" Type="http://schemas.openxmlformats.org/officeDocument/2006/relationships/oleObject" Target="embeddings/oleObject359.bin"/><Relationship Id="rId46" Type="http://schemas.openxmlformats.org/officeDocument/2006/relationships/oleObject" Target="embeddings/oleObject23.bin"/><Relationship Id="rId293" Type="http://schemas.openxmlformats.org/officeDocument/2006/relationships/oleObject" Target="embeddings/oleObject150.bin"/><Relationship Id="rId307" Type="http://schemas.openxmlformats.org/officeDocument/2006/relationships/oleObject" Target="embeddings/oleObject157.bin"/><Relationship Id="rId349" Type="http://schemas.openxmlformats.org/officeDocument/2006/relationships/oleObject" Target="embeddings/oleObject179.bin"/><Relationship Id="rId514" Type="http://schemas.openxmlformats.org/officeDocument/2006/relationships/oleObject" Target="embeddings/oleObject267.bin"/><Relationship Id="rId556" Type="http://schemas.openxmlformats.org/officeDocument/2006/relationships/oleObject" Target="embeddings/oleObject288.bin"/><Relationship Id="rId721" Type="http://schemas.openxmlformats.org/officeDocument/2006/relationships/image" Target="media/image344.wmf"/><Relationship Id="rId763" Type="http://schemas.openxmlformats.org/officeDocument/2006/relationships/image" Target="media/image365.wmf"/><Relationship Id="rId88" Type="http://schemas.openxmlformats.org/officeDocument/2006/relationships/image" Target="media/image36.wmf"/><Relationship Id="rId111" Type="http://schemas.openxmlformats.org/officeDocument/2006/relationships/oleObject" Target="embeddings/oleObject58.bin"/><Relationship Id="rId153" Type="http://schemas.openxmlformats.org/officeDocument/2006/relationships/image" Target="media/image68.wmf"/><Relationship Id="rId195" Type="http://schemas.openxmlformats.org/officeDocument/2006/relationships/image" Target="media/image89.wmf"/><Relationship Id="rId209" Type="http://schemas.openxmlformats.org/officeDocument/2006/relationships/image" Target="media/image96.wmf"/><Relationship Id="rId360" Type="http://schemas.openxmlformats.org/officeDocument/2006/relationships/image" Target="media/image170.wmf"/><Relationship Id="rId416" Type="http://schemas.openxmlformats.org/officeDocument/2006/relationships/oleObject" Target="embeddings/oleObject219.bin"/><Relationship Id="rId598" Type="http://schemas.openxmlformats.org/officeDocument/2006/relationships/oleObject" Target="embeddings/oleObject309.bin"/><Relationship Id="rId819" Type="http://schemas.openxmlformats.org/officeDocument/2006/relationships/oleObject" Target="embeddings/oleObject421.bin"/><Relationship Id="rId220" Type="http://schemas.openxmlformats.org/officeDocument/2006/relationships/oleObject" Target="embeddings/oleObject113.bin"/><Relationship Id="rId458" Type="http://schemas.openxmlformats.org/officeDocument/2006/relationships/image" Target="media/image212.wmf"/><Relationship Id="rId623" Type="http://schemas.openxmlformats.org/officeDocument/2006/relationships/image" Target="media/image296.wmf"/><Relationship Id="rId665" Type="http://schemas.openxmlformats.org/officeDocument/2006/relationships/image" Target="media/image316.wmf"/><Relationship Id="rId830" Type="http://schemas.openxmlformats.org/officeDocument/2006/relationships/image" Target="media/image398.wmf"/><Relationship Id="rId15" Type="http://schemas.openxmlformats.org/officeDocument/2006/relationships/oleObject" Target="embeddings/oleObject3.bin"/><Relationship Id="rId57" Type="http://schemas.openxmlformats.org/officeDocument/2006/relationships/oleObject" Target="embeddings/oleObject31.bin"/><Relationship Id="rId262" Type="http://schemas.openxmlformats.org/officeDocument/2006/relationships/oleObject" Target="embeddings/oleObject134.bin"/><Relationship Id="rId318" Type="http://schemas.openxmlformats.org/officeDocument/2006/relationships/image" Target="media/image150.wmf"/><Relationship Id="rId525" Type="http://schemas.openxmlformats.org/officeDocument/2006/relationships/image" Target="media/image247.wmf"/><Relationship Id="rId567" Type="http://schemas.openxmlformats.org/officeDocument/2006/relationships/image" Target="media/image268.wmf"/><Relationship Id="rId732" Type="http://schemas.openxmlformats.org/officeDocument/2006/relationships/oleObject" Target="embeddings/oleObject377.bin"/><Relationship Id="rId99" Type="http://schemas.openxmlformats.org/officeDocument/2006/relationships/oleObject" Target="embeddings/oleObject52.bin"/><Relationship Id="rId122" Type="http://schemas.openxmlformats.org/officeDocument/2006/relationships/oleObject" Target="embeddings/oleObject64.bin"/><Relationship Id="rId164" Type="http://schemas.openxmlformats.org/officeDocument/2006/relationships/oleObject" Target="embeddings/oleObject85.bin"/><Relationship Id="rId371" Type="http://schemas.openxmlformats.org/officeDocument/2006/relationships/oleObject" Target="embeddings/oleObject190.bin"/><Relationship Id="rId774" Type="http://schemas.openxmlformats.org/officeDocument/2006/relationships/oleObject" Target="embeddings/oleObject398.bin"/><Relationship Id="rId427" Type="http://schemas.openxmlformats.org/officeDocument/2006/relationships/oleObject" Target="embeddings/oleObject225.bin"/><Relationship Id="rId469" Type="http://schemas.openxmlformats.org/officeDocument/2006/relationships/oleObject" Target="embeddings/oleObject246.bin"/><Relationship Id="rId634" Type="http://schemas.openxmlformats.org/officeDocument/2006/relationships/oleObject" Target="embeddings/oleObject327.bin"/><Relationship Id="rId676" Type="http://schemas.openxmlformats.org/officeDocument/2006/relationships/oleObject" Target="embeddings/oleObject349.bin"/><Relationship Id="rId26" Type="http://schemas.openxmlformats.org/officeDocument/2006/relationships/image" Target="media/image12.wmf"/><Relationship Id="rId231" Type="http://schemas.openxmlformats.org/officeDocument/2006/relationships/image" Target="media/image107.wmf"/><Relationship Id="rId273" Type="http://schemas.openxmlformats.org/officeDocument/2006/relationships/oleObject" Target="embeddings/oleObject140.bin"/><Relationship Id="rId329" Type="http://schemas.openxmlformats.org/officeDocument/2006/relationships/oleObject" Target="embeddings/oleObject168.bin"/><Relationship Id="rId480" Type="http://schemas.openxmlformats.org/officeDocument/2006/relationships/image" Target="media/image223.wmf"/><Relationship Id="rId536" Type="http://schemas.openxmlformats.org/officeDocument/2006/relationships/oleObject" Target="embeddings/oleObject278.bin"/><Relationship Id="rId701" Type="http://schemas.openxmlformats.org/officeDocument/2006/relationships/image" Target="media/image334.wmf"/><Relationship Id="rId68" Type="http://schemas.openxmlformats.org/officeDocument/2006/relationships/image" Target="media/image26.wmf"/><Relationship Id="rId133" Type="http://schemas.openxmlformats.org/officeDocument/2006/relationships/image" Target="media/image58.wmf"/><Relationship Id="rId175" Type="http://schemas.openxmlformats.org/officeDocument/2006/relationships/image" Target="media/image79.wmf"/><Relationship Id="rId340" Type="http://schemas.openxmlformats.org/officeDocument/2006/relationships/oleObject" Target="embeddings/oleObject174.bin"/><Relationship Id="rId578" Type="http://schemas.openxmlformats.org/officeDocument/2006/relationships/oleObject" Target="embeddings/oleObject299.bin"/><Relationship Id="rId743" Type="http://schemas.openxmlformats.org/officeDocument/2006/relationships/image" Target="media/image355.wmf"/><Relationship Id="rId785" Type="http://schemas.openxmlformats.org/officeDocument/2006/relationships/image" Target="media/image376.wmf"/><Relationship Id="rId200" Type="http://schemas.openxmlformats.org/officeDocument/2006/relationships/oleObject" Target="embeddings/oleObject103.bin"/><Relationship Id="rId382" Type="http://schemas.openxmlformats.org/officeDocument/2006/relationships/image" Target="media/image181.wmf"/><Relationship Id="rId438" Type="http://schemas.openxmlformats.org/officeDocument/2006/relationships/image" Target="media/image202.wmf"/><Relationship Id="rId603" Type="http://schemas.openxmlformats.org/officeDocument/2006/relationships/image" Target="media/image286.wmf"/><Relationship Id="rId645" Type="http://schemas.openxmlformats.org/officeDocument/2006/relationships/image" Target="media/image306.wmf"/><Relationship Id="rId687" Type="http://schemas.openxmlformats.org/officeDocument/2006/relationships/image" Target="media/image327.wmf"/><Relationship Id="rId810" Type="http://schemas.openxmlformats.org/officeDocument/2006/relationships/oleObject" Target="embeddings/oleObject416.bin"/><Relationship Id="rId242" Type="http://schemas.openxmlformats.org/officeDocument/2006/relationships/oleObject" Target="embeddings/oleObject124.bin"/><Relationship Id="rId284" Type="http://schemas.openxmlformats.org/officeDocument/2006/relationships/image" Target="media/image133.wmf"/><Relationship Id="rId491" Type="http://schemas.openxmlformats.org/officeDocument/2006/relationships/image" Target="media/image228.wmf"/><Relationship Id="rId505" Type="http://schemas.openxmlformats.org/officeDocument/2006/relationships/image" Target="media/image235.wmf"/><Relationship Id="rId712" Type="http://schemas.openxmlformats.org/officeDocument/2006/relationships/oleObject" Target="embeddings/oleObject367.bin"/><Relationship Id="rId37" Type="http://schemas.openxmlformats.org/officeDocument/2006/relationships/oleObject" Target="embeddings/oleObject14.bin"/><Relationship Id="rId79" Type="http://schemas.openxmlformats.org/officeDocument/2006/relationships/oleObject" Target="embeddings/oleObject42.bin"/><Relationship Id="rId102" Type="http://schemas.openxmlformats.org/officeDocument/2006/relationships/image" Target="media/image43.wmf"/><Relationship Id="rId144" Type="http://schemas.openxmlformats.org/officeDocument/2006/relationships/oleObject" Target="embeddings/oleObject75.bin"/><Relationship Id="rId547" Type="http://schemas.openxmlformats.org/officeDocument/2006/relationships/image" Target="media/image258.wmf"/><Relationship Id="rId589" Type="http://schemas.openxmlformats.org/officeDocument/2006/relationships/image" Target="media/image279.wmf"/><Relationship Id="rId754" Type="http://schemas.openxmlformats.org/officeDocument/2006/relationships/oleObject" Target="embeddings/oleObject388.bin"/><Relationship Id="rId796" Type="http://schemas.openxmlformats.org/officeDocument/2006/relationships/oleObject" Target="embeddings/oleObject409.bin"/><Relationship Id="rId90" Type="http://schemas.openxmlformats.org/officeDocument/2006/relationships/image" Target="media/image37.wmf"/><Relationship Id="rId186" Type="http://schemas.openxmlformats.org/officeDocument/2006/relationships/oleObject" Target="embeddings/oleObject96.bin"/><Relationship Id="rId351" Type="http://schemas.openxmlformats.org/officeDocument/2006/relationships/oleObject" Target="embeddings/oleObject180.bin"/><Relationship Id="rId393" Type="http://schemas.openxmlformats.org/officeDocument/2006/relationships/oleObject" Target="embeddings/oleObject201.bin"/><Relationship Id="rId407" Type="http://schemas.openxmlformats.org/officeDocument/2006/relationships/oleObject" Target="embeddings/oleObject213.bin"/><Relationship Id="rId449" Type="http://schemas.openxmlformats.org/officeDocument/2006/relationships/oleObject" Target="embeddings/oleObject236.bin"/><Relationship Id="rId614" Type="http://schemas.openxmlformats.org/officeDocument/2006/relationships/oleObject" Target="embeddings/oleObject317.bin"/><Relationship Id="rId656" Type="http://schemas.openxmlformats.org/officeDocument/2006/relationships/oleObject" Target="embeddings/oleObject339.bin"/><Relationship Id="rId821" Type="http://schemas.openxmlformats.org/officeDocument/2006/relationships/oleObject" Target="embeddings/oleObject422.bin"/><Relationship Id="rId211" Type="http://schemas.openxmlformats.org/officeDocument/2006/relationships/image" Target="media/image97.wmf"/><Relationship Id="rId253" Type="http://schemas.openxmlformats.org/officeDocument/2006/relationships/image" Target="media/image118.wmf"/><Relationship Id="rId295" Type="http://schemas.openxmlformats.org/officeDocument/2006/relationships/oleObject" Target="embeddings/oleObject151.bin"/><Relationship Id="rId309" Type="http://schemas.openxmlformats.org/officeDocument/2006/relationships/oleObject" Target="embeddings/oleObject158.bin"/><Relationship Id="rId460" Type="http://schemas.openxmlformats.org/officeDocument/2006/relationships/image" Target="media/image213.wmf"/><Relationship Id="rId516" Type="http://schemas.openxmlformats.org/officeDocument/2006/relationships/oleObject" Target="embeddings/oleObject268.bin"/><Relationship Id="rId698" Type="http://schemas.openxmlformats.org/officeDocument/2006/relationships/oleObject" Target="embeddings/oleObject360.bin"/><Relationship Id="rId48" Type="http://schemas.openxmlformats.org/officeDocument/2006/relationships/oleObject" Target="embeddings/oleObject25.bin"/><Relationship Id="rId113" Type="http://schemas.openxmlformats.org/officeDocument/2006/relationships/oleObject" Target="embeddings/oleObject59.bin"/><Relationship Id="rId320" Type="http://schemas.openxmlformats.org/officeDocument/2006/relationships/image" Target="media/image151.wmf"/><Relationship Id="rId558" Type="http://schemas.openxmlformats.org/officeDocument/2006/relationships/oleObject" Target="embeddings/oleObject289.bin"/><Relationship Id="rId723" Type="http://schemas.openxmlformats.org/officeDocument/2006/relationships/image" Target="media/image345.wmf"/><Relationship Id="rId765" Type="http://schemas.openxmlformats.org/officeDocument/2006/relationships/image" Target="media/image366.wmf"/><Relationship Id="rId155" Type="http://schemas.openxmlformats.org/officeDocument/2006/relationships/image" Target="media/image69.wmf"/><Relationship Id="rId197" Type="http://schemas.openxmlformats.org/officeDocument/2006/relationships/image" Target="media/image90.wmf"/><Relationship Id="rId362" Type="http://schemas.openxmlformats.org/officeDocument/2006/relationships/image" Target="media/image171.wmf"/><Relationship Id="rId418" Type="http://schemas.openxmlformats.org/officeDocument/2006/relationships/oleObject" Target="embeddings/oleObject220.bin"/><Relationship Id="rId625" Type="http://schemas.openxmlformats.org/officeDocument/2006/relationships/image" Target="media/image297.wmf"/><Relationship Id="rId832" Type="http://schemas.openxmlformats.org/officeDocument/2006/relationships/header" Target="header1.xml"/><Relationship Id="rId222" Type="http://schemas.openxmlformats.org/officeDocument/2006/relationships/oleObject" Target="embeddings/oleObject114.bin"/><Relationship Id="rId264" Type="http://schemas.openxmlformats.org/officeDocument/2006/relationships/oleObject" Target="embeddings/oleObject135.bin"/><Relationship Id="rId471" Type="http://schemas.openxmlformats.org/officeDocument/2006/relationships/oleObject" Target="embeddings/oleObject247.bin"/><Relationship Id="rId667" Type="http://schemas.openxmlformats.org/officeDocument/2006/relationships/image" Target="media/image317.wmf"/><Relationship Id="rId17" Type="http://schemas.openxmlformats.org/officeDocument/2006/relationships/oleObject" Target="embeddings/oleObject4.bin"/><Relationship Id="rId59" Type="http://schemas.openxmlformats.org/officeDocument/2006/relationships/oleObject" Target="embeddings/oleObject32.bin"/><Relationship Id="rId124" Type="http://schemas.openxmlformats.org/officeDocument/2006/relationships/oleObject" Target="embeddings/oleObject65.bin"/><Relationship Id="rId527" Type="http://schemas.openxmlformats.org/officeDocument/2006/relationships/image" Target="media/image248.wmf"/><Relationship Id="rId569" Type="http://schemas.openxmlformats.org/officeDocument/2006/relationships/image" Target="media/image269.wmf"/><Relationship Id="rId734" Type="http://schemas.openxmlformats.org/officeDocument/2006/relationships/oleObject" Target="embeddings/oleObject378.bin"/><Relationship Id="rId776" Type="http://schemas.openxmlformats.org/officeDocument/2006/relationships/oleObject" Target="embeddings/oleObject399.bin"/><Relationship Id="rId70" Type="http://schemas.openxmlformats.org/officeDocument/2006/relationships/image" Target="media/image27.wmf"/><Relationship Id="rId166" Type="http://schemas.openxmlformats.org/officeDocument/2006/relationships/oleObject" Target="embeddings/oleObject86.bin"/><Relationship Id="rId331" Type="http://schemas.openxmlformats.org/officeDocument/2006/relationships/oleObject" Target="embeddings/oleObject169.bin"/><Relationship Id="rId373" Type="http://schemas.openxmlformats.org/officeDocument/2006/relationships/oleObject" Target="embeddings/oleObject191.bin"/><Relationship Id="rId429" Type="http://schemas.openxmlformats.org/officeDocument/2006/relationships/oleObject" Target="embeddings/oleObject226.bin"/><Relationship Id="rId580" Type="http://schemas.openxmlformats.org/officeDocument/2006/relationships/oleObject" Target="embeddings/oleObject300.bin"/><Relationship Id="rId636" Type="http://schemas.openxmlformats.org/officeDocument/2006/relationships/oleObject" Target="embeddings/oleObject328.bin"/><Relationship Id="rId801" Type="http://schemas.openxmlformats.org/officeDocument/2006/relationships/image" Target="media/image384.wmf"/><Relationship Id="rId1" Type="http://schemas.openxmlformats.org/officeDocument/2006/relationships/customXml" Target="../customXml/item1.xml"/><Relationship Id="rId233" Type="http://schemas.openxmlformats.org/officeDocument/2006/relationships/image" Target="media/image108.wmf"/><Relationship Id="rId440" Type="http://schemas.openxmlformats.org/officeDocument/2006/relationships/image" Target="media/image203.wmf"/><Relationship Id="rId678" Type="http://schemas.openxmlformats.org/officeDocument/2006/relationships/oleObject" Target="embeddings/oleObject350.bin"/><Relationship Id="rId28" Type="http://schemas.openxmlformats.org/officeDocument/2006/relationships/image" Target="media/image13.wmf"/><Relationship Id="rId275" Type="http://schemas.openxmlformats.org/officeDocument/2006/relationships/oleObject" Target="embeddings/oleObject141.bin"/><Relationship Id="rId300" Type="http://schemas.openxmlformats.org/officeDocument/2006/relationships/image" Target="media/image141.wmf"/><Relationship Id="rId482" Type="http://schemas.openxmlformats.org/officeDocument/2006/relationships/image" Target="media/image224.wmf"/><Relationship Id="rId538" Type="http://schemas.openxmlformats.org/officeDocument/2006/relationships/oleObject" Target="embeddings/oleObject279.bin"/><Relationship Id="rId703" Type="http://schemas.openxmlformats.org/officeDocument/2006/relationships/image" Target="media/image335.wmf"/><Relationship Id="rId745" Type="http://schemas.openxmlformats.org/officeDocument/2006/relationships/image" Target="media/image356.wmf"/><Relationship Id="rId81" Type="http://schemas.openxmlformats.org/officeDocument/2006/relationships/oleObject" Target="embeddings/oleObject43.bin"/><Relationship Id="rId135" Type="http://schemas.openxmlformats.org/officeDocument/2006/relationships/image" Target="media/image59.wmf"/><Relationship Id="rId177" Type="http://schemas.openxmlformats.org/officeDocument/2006/relationships/image" Target="media/image80.wmf"/><Relationship Id="rId342" Type="http://schemas.openxmlformats.org/officeDocument/2006/relationships/oleObject" Target="embeddings/oleObject175.bin"/><Relationship Id="rId384" Type="http://schemas.openxmlformats.org/officeDocument/2006/relationships/image" Target="media/image182.wmf"/><Relationship Id="rId591" Type="http://schemas.openxmlformats.org/officeDocument/2006/relationships/image" Target="media/image280.wmf"/><Relationship Id="rId605" Type="http://schemas.openxmlformats.org/officeDocument/2006/relationships/image" Target="media/image287.wmf"/><Relationship Id="rId787" Type="http://schemas.openxmlformats.org/officeDocument/2006/relationships/image" Target="media/image377.wmf"/><Relationship Id="rId812" Type="http://schemas.openxmlformats.org/officeDocument/2006/relationships/oleObject" Target="embeddings/oleObject417.bin"/><Relationship Id="rId202" Type="http://schemas.openxmlformats.org/officeDocument/2006/relationships/oleObject" Target="embeddings/oleObject104.bin"/><Relationship Id="rId244" Type="http://schemas.openxmlformats.org/officeDocument/2006/relationships/oleObject" Target="embeddings/oleObject125.bin"/><Relationship Id="rId647" Type="http://schemas.openxmlformats.org/officeDocument/2006/relationships/image" Target="media/image307.wmf"/><Relationship Id="rId689" Type="http://schemas.openxmlformats.org/officeDocument/2006/relationships/image" Target="media/image328.wmf"/><Relationship Id="rId39" Type="http://schemas.openxmlformats.org/officeDocument/2006/relationships/oleObject" Target="embeddings/oleObject16.bin"/><Relationship Id="rId286" Type="http://schemas.openxmlformats.org/officeDocument/2006/relationships/image" Target="media/image134.wmf"/><Relationship Id="rId451" Type="http://schemas.openxmlformats.org/officeDocument/2006/relationships/oleObject" Target="embeddings/oleObject237.bin"/><Relationship Id="rId493" Type="http://schemas.openxmlformats.org/officeDocument/2006/relationships/image" Target="media/image229.wmf"/><Relationship Id="rId507" Type="http://schemas.openxmlformats.org/officeDocument/2006/relationships/image" Target="media/image237.wmf"/><Relationship Id="rId549" Type="http://schemas.openxmlformats.org/officeDocument/2006/relationships/image" Target="media/image259.wmf"/><Relationship Id="rId714" Type="http://schemas.openxmlformats.org/officeDocument/2006/relationships/oleObject" Target="embeddings/oleObject368.bin"/><Relationship Id="rId756" Type="http://schemas.openxmlformats.org/officeDocument/2006/relationships/oleObject" Target="embeddings/oleObject389.bin"/><Relationship Id="rId50" Type="http://schemas.openxmlformats.org/officeDocument/2006/relationships/oleObject" Target="embeddings/oleObject27.bin"/><Relationship Id="rId104" Type="http://schemas.openxmlformats.org/officeDocument/2006/relationships/image" Target="media/image44.wmf"/><Relationship Id="rId146" Type="http://schemas.openxmlformats.org/officeDocument/2006/relationships/oleObject" Target="embeddings/oleObject76.bin"/><Relationship Id="rId188" Type="http://schemas.openxmlformats.org/officeDocument/2006/relationships/oleObject" Target="embeddings/oleObject97.bin"/><Relationship Id="rId311" Type="http://schemas.openxmlformats.org/officeDocument/2006/relationships/oleObject" Target="embeddings/oleObject159.bin"/><Relationship Id="rId353" Type="http://schemas.openxmlformats.org/officeDocument/2006/relationships/oleObject" Target="embeddings/oleObject181.bin"/><Relationship Id="rId395" Type="http://schemas.openxmlformats.org/officeDocument/2006/relationships/oleObject" Target="embeddings/oleObject202.bin"/><Relationship Id="rId409" Type="http://schemas.openxmlformats.org/officeDocument/2006/relationships/oleObject" Target="embeddings/oleObject215.bin"/><Relationship Id="rId560" Type="http://schemas.openxmlformats.org/officeDocument/2006/relationships/oleObject" Target="embeddings/oleObject290.bin"/><Relationship Id="rId798" Type="http://schemas.openxmlformats.org/officeDocument/2006/relationships/oleObject" Target="embeddings/oleObject410.bin"/><Relationship Id="rId92" Type="http://schemas.openxmlformats.org/officeDocument/2006/relationships/image" Target="media/image38.wmf"/><Relationship Id="rId213" Type="http://schemas.openxmlformats.org/officeDocument/2006/relationships/image" Target="media/image98.wmf"/><Relationship Id="rId420" Type="http://schemas.openxmlformats.org/officeDocument/2006/relationships/oleObject" Target="embeddings/oleObject221.bin"/><Relationship Id="rId616" Type="http://schemas.openxmlformats.org/officeDocument/2006/relationships/oleObject" Target="embeddings/oleObject318.bin"/><Relationship Id="rId658" Type="http://schemas.openxmlformats.org/officeDocument/2006/relationships/oleObject" Target="embeddings/oleObject340.bin"/><Relationship Id="rId823" Type="http://schemas.openxmlformats.org/officeDocument/2006/relationships/oleObject" Target="embeddings/oleObject423.bin"/><Relationship Id="rId255" Type="http://schemas.openxmlformats.org/officeDocument/2006/relationships/image" Target="media/image119.wmf"/><Relationship Id="rId297" Type="http://schemas.openxmlformats.org/officeDocument/2006/relationships/oleObject" Target="embeddings/oleObject152.bin"/><Relationship Id="rId462" Type="http://schemas.openxmlformats.org/officeDocument/2006/relationships/image" Target="media/image214.wmf"/><Relationship Id="rId518" Type="http://schemas.openxmlformats.org/officeDocument/2006/relationships/oleObject" Target="embeddings/oleObject269.bin"/><Relationship Id="rId725" Type="http://schemas.openxmlformats.org/officeDocument/2006/relationships/image" Target="media/image346.wmf"/><Relationship Id="rId115" Type="http://schemas.openxmlformats.org/officeDocument/2006/relationships/oleObject" Target="embeddings/oleObject60.bin"/><Relationship Id="rId157" Type="http://schemas.openxmlformats.org/officeDocument/2006/relationships/image" Target="media/image70.wmf"/><Relationship Id="rId322" Type="http://schemas.openxmlformats.org/officeDocument/2006/relationships/image" Target="media/image152.wmf"/><Relationship Id="rId364" Type="http://schemas.openxmlformats.org/officeDocument/2006/relationships/image" Target="media/image172.wmf"/><Relationship Id="rId767" Type="http://schemas.openxmlformats.org/officeDocument/2006/relationships/image" Target="media/image367.wmf"/><Relationship Id="rId61" Type="http://schemas.openxmlformats.org/officeDocument/2006/relationships/oleObject" Target="embeddings/oleObject33.bin"/><Relationship Id="rId199" Type="http://schemas.openxmlformats.org/officeDocument/2006/relationships/image" Target="media/image91.wmf"/><Relationship Id="rId571" Type="http://schemas.openxmlformats.org/officeDocument/2006/relationships/image" Target="media/image270.wmf"/><Relationship Id="rId627" Type="http://schemas.openxmlformats.org/officeDocument/2006/relationships/image" Target="media/image298.wmf"/><Relationship Id="rId669" Type="http://schemas.openxmlformats.org/officeDocument/2006/relationships/image" Target="media/image318.wmf"/><Relationship Id="rId834" Type="http://schemas.openxmlformats.org/officeDocument/2006/relationships/fontTable" Target="fontTable.xml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15.bin"/><Relationship Id="rId266" Type="http://schemas.openxmlformats.org/officeDocument/2006/relationships/oleObject" Target="embeddings/oleObject136.bin"/><Relationship Id="rId431" Type="http://schemas.openxmlformats.org/officeDocument/2006/relationships/oleObject" Target="embeddings/oleObject227.bin"/><Relationship Id="rId473" Type="http://schemas.openxmlformats.org/officeDocument/2006/relationships/oleObject" Target="embeddings/oleObject248.bin"/><Relationship Id="rId529" Type="http://schemas.openxmlformats.org/officeDocument/2006/relationships/image" Target="media/image249.wmf"/><Relationship Id="rId680" Type="http://schemas.openxmlformats.org/officeDocument/2006/relationships/oleObject" Target="embeddings/oleObject351.bin"/><Relationship Id="rId736" Type="http://schemas.openxmlformats.org/officeDocument/2006/relationships/oleObject" Target="embeddings/oleObject379.bin"/><Relationship Id="rId30" Type="http://schemas.openxmlformats.org/officeDocument/2006/relationships/image" Target="media/image14.wmf"/><Relationship Id="rId126" Type="http://schemas.openxmlformats.org/officeDocument/2006/relationships/oleObject" Target="embeddings/oleObject66.bin"/><Relationship Id="rId168" Type="http://schemas.openxmlformats.org/officeDocument/2006/relationships/oleObject" Target="embeddings/oleObject87.bin"/><Relationship Id="rId333" Type="http://schemas.openxmlformats.org/officeDocument/2006/relationships/oleObject" Target="embeddings/oleObject170.bin"/><Relationship Id="rId540" Type="http://schemas.openxmlformats.org/officeDocument/2006/relationships/oleObject" Target="embeddings/oleObject280.bin"/><Relationship Id="rId778" Type="http://schemas.openxmlformats.org/officeDocument/2006/relationships/oleObject" Target="embeddings/oleObject400.bin"/><Relationship Id="rId72" Type="http://schemas.openxmlformats.org/officeDocument/2006/relationships/image" Target="media/image28.wmf"/><Relationship Id="rId375" Type="http://schemas.openxmlformats.org/officeDocument/2006/relationships/oleObject" Target="embeddings/oleObject192.bin"/><Relationship Id="rId582" Type="http://schemas.openxmlformats.org/officeDocument/2006/relationships/oleObject" Target="embeddings/oleObject301.bin"/><Relationship Id="rId638" Type="http://schemas.openxmlformats.org/officeDocument/2006/relationships/image" Target="media/image303.wmf"/><Relationship Id="rId803" Type="http://schemas.openxmlformats.org/officeDocument/2006/relationships/image" Target="media/image385.wmf"/><Relationship Id="rId3" Type="http://schemas.openxmlformats.org/officeDocument/2006/relationships/styles" Target="styles.xml"/><Relationship Id="rId235" Type="http://schemas.openxmlformats.org/officeDocument/2006/relationships/image" Target="media/image109.wmf"/><Relationship Id="rId277" Type="http://schemas.openxmlformats.org/officeDocument/2006/relationships/oleObject" Target="embeddings/oleObject142.bin"/><Relationship Id="rId400" Type="http://schemas.openxmlformats.org/officeDocument/2006/relationships/oleObject" Target="embeddings/oleObject206.bin"/><Relationship Id="rId442" Type="http://schemas.openxmlformats.org/officeDocument/2006/relationships/image" Target="media/image204.wmf"/><Relationship Id="rId484" Type="http://schemas.openxmlformats.org/officeDocument/2006/relationships/oleObject" Target="embeddings/oleObject254.bin"/><Relationship Id="rId705" Type="http://schemas.openxmlformats.org/officeDocument/2006/relationships/image" Target="media/image336.wmf"/><Relationship Id="rId137" Type="http://schemas.openxmlformats.org/officeDocument/2006/relationships/image" Target="media/image60.wmf"/><Relationship Id="rId302" Type="http://schemas.openxmlformats.org/officeDocument/2006/relationships/image" Target="media/image142.wmf"/><Relationship Id="rId344" Type="http://schemas.openxmlformats.org/officeDocument/2006/relationships/image" Target="media/image162.wmf"/><Relationship Id="rId691" Type="http://schemas.openxmlformats.org/officeDocument/2006/relationships/image" Target="media/image329.wmf"/><Relationship Id="rId747" Type="http://schemas.openxmlformats.org/officeDocument/2006/relationships/image" Target="media/image357.wmf"/><Relationship Id="rId789" Type="http://schemas.openxmlformats.org/officeDocument/2006/relationships/image" Target="media/image378.wmf"/><Relationship Id="rId41" Type="http://schemas.openxmlformats.org/officeDocument/2006/relationships/oleObject" Target="embeddings/oleObject18.bin"/><Relationship Id="rId83" Type="http://schemas.openxmlformats.org/officeDocument/2006/relationships/oleObject" Target="embeddings/oleObject44.bin"/><Relationship Id="rId179" Type="http://schemas.openxmlformats.org/officeDocument/2006/relationships/image" Target="media/image81.wmf"/><Relationship Id="rId386" Type="http://schemas.openxmlformats.org/officeDocument/2006/relationships/image" Target="media/image183.wmf"/><Relationship Id="rId551" Type="http://schemas.openxmlformats.org/officeDocument/2006/relationships/image" Target="media/image260.wmf"/><Relationship Id="rId593" Type="http://schemas.openxmlformats.org/officeDocument/2006/relationships/image" Target="media/image281.wmf"/><Relationship Id="rId607" Type="http://schemas.openxmlformats.org/officeDocument/2006/relationships/image" Target="media/image288.wmf"/><Relationship Id="rId649" Type="http://schemas.openxmlformats.org/officeDocument/2006/relationships/image" Target="media/image308.wmf"/><Relationship Id="rId814" Type="http://schemas.openxmlformats.org/officeDocument/2006/relationships/oleObject" Target="embeddings/oleObject418.bin"/><Relationship Id="rId190" Type="http://schemas.openxmlformats.org/officeDocument/2006/relationships/oleObject" Target="embeddings/oleObject98.bin"/><Relationship Id="rId204" Type="http://schemas.openxmlformats.org/officeDocument/2006/relationships/oleObject" Target="embeddings/oleObject105.bin"/><Relationship Id="rId246" Type="http://schemas.openxmlformats.org/officeDocument/2006/relationships/oleObject" Target="embeddings/oleObject126.bin"/><Relationship Id="rId288" Type="http://schemas.openxmlformats.org/officeDocument/2006/relationships/image" Target="media/image135.wmf"/><Relationship Id="rId411" Type="http://schemas.openxmlformats.org/officeDocument/2006/relationships/image" Target="media/image189.wmf"/><Relationship Id="rId453" Type="http://schemas.openxmlformats.org/officeDocument/2006/relationships/oleObject" Target="embeddings/oleObject238.bin"/><Relationship Id="rId509" Type="http://schemas.openxmlformats.org/officeDocument/2006/relationships/image" Target="media/image239.wmf"/><Relationship Id="rId660" Type="http://schemas.openxmlformats.org/officeDocument/2006/relationships/oleObject" Target="embeddings/oleObject341.bin"/><Relationship Id="rId106" Type="http://schemas.openxmlformats.org/officeDocument/2006/relationships/image" Target="media/image45.wmf"/><Relationship Id="rId313" Type="http://schemas.openxmlformats.org/officeDocument/2006/relationships/oleObject" Target="embeddings/oleObject160.bin"/><Relationship Id="rId495" Type="http://schemas.openxmlformats.org/officeDocument/2006/relationships/image" Target="media/image230.wmf"/><Relationship Id="rId716" Type="http://schemas.openxmlformats.org/officeDocument/2006/relationships/oleObject" Target="embeddings/oleObject369.bin"/><Relationship Id="rId758" Type="http://schemas.openxmlformats.org/officeDocument/2006/relationships/oleObject" Target="embeddings/oleObject390.bin"/><Relationship Id="rId10" Type="http://schemas.openxmlformats.org/officeDocument/2006/relationships/image" Target="media/image4.wmf"/><Relationship Id="rId52" Type="http://schemas.openxmlformats.org/officeDocument/2006/relationships/image" Target="media/image18.wmf"/><Relationship Id="rId94" Type="http://schemas.openxmlformats.org/officeDocument/2006/relationships/image" Target="media/image39.wmf"/><Relationship Id="rId148" Type="http://schemas.openxmlformats.org/officeDocument/2006/relationships/oleObject" Target="embeddings/oleObject77.bin"/><Relationship Id="rId355" Type="http://schemas.openxmlformats.org/officeDocument/2006/relationships/oleObject" Target="embeddings/oleObject182.bin"/><Relationship Id="rId397" Type="http://schemas.openxmlformats.org/officeDocument/2006/relationships/oleObject" Target="embeddings/oleObject203.bin"/><Relationship Id="rId520" Type="http://schemas.openxmlformats.org/officeDocument/2006/relationships/oleObject" Target="embeddings/oleObject270.bin"/><Relationship Id="rId562" Type="http://schemas.openxmlformats.org/officeDocument/2006/relationships/oleObject" Target="embeddings/oleObject291.bin"/><Relationship Id="rId618" Type="http://schemas.openxmlformats.org/officeDocument/2006/relationships/oleObject" Target="embeddings/oleObject319.bin"/><Relationship Id="rId825" Type="http://schemas.openxmlformats.org/officeDocument/2006/relationships/oleObject" Target="embeddings/oleObject424.bin"/><Relationship Id="rId215" Type="http://schemas.openxmlformats.org/officeDocument/2006/relationships/image" Target="media/image99.wmf"/><Relationship Id="rId257" Type="http://schemas.openxmlformats.org/officeDocument/2006/relationships/image" Target="media/image120.wmf"/><Relationship Id="rId422" Type="http://schemas.openxmlformats.org/officeDocument/2006/relationships/oleObject" Target="embeddings/oleObject222.bin"/><Relationship Id="rId464" Type="http://schemas.openxmlformats.org/officeDocument/2006/relationships/image" Target="media/image215.wmf"/><Relationship Id="rId299" Type="http://schemas.openxmlformats.org/officeDocument/2006/relationships/oleObject" Target="embeddings/oleObject153.bin"/><Relationship Id="rId727" Type="http://schemas.openxmlformats.org/officeDocument/2006/relationships/image" Target="media/image347.wmf"/><Relationship Id="rId63" Type="http://schemas.openxmlformats.org/officeDocument/2006/relationships/oleObject" Target="embeddings/oleObject34.bin"/><Relationship Id="rId159" Type="http://schemas.openxmlformats.org/officeDocument/2006/relationships/image" Target="media/image71.wmf"/><Relationship Id="rId366" Type="http://schemas.openxmlformats.org/officeDocument/2006/relationships/image" Target="media/image173.wmf"/><Relationship Id="rId573" Type="http://schemas.openxmlformats.org/officeDocument/2006/relationships/image" Target="media/image271.wmf"/><Relationship Id="rId780" Type="http://schemas.openxmlformats.org/officeDocument/2006/relationships/oleObject" Target="embeddings/oleObject401.bin"/><Relationship Id="rId226" Type="http://schemas.openxmlformats.org/officeDocument/2006/relationships/oleObject" Target="embeddings/oleObject116.bin"/><Relationship Id="rId433" Type="http://schemas.openxmlformats.org/officeDocument/2006/relationships/oleObject" Target="embeddings/oleObject228.bin"/><Relationship Id="rId640" Type="http://schemas.openxmlformats.org/officeDocument/2006/relationships/image" Target="media/image304.wmf"/><Relationship Id="rId738" Type="http://schemas.openxmlformats.org/officeDocument/2006/relationships/oleObject" Target="embeddings/oleObject380.bin"/><Relationship Id="rId74" Type="http://schemas.openxmlformats.org/officeDocument/2006/relationships/image" Target="media/image29.wmf"/><Relationship Id="rId377" Type="http://schemas.openxmlformats.org/officeDocument/2006/relationships/oleObject" Target="embeddings/oleObject193.bin"/><Relationship Id="rId500" Type="http://schemas.openxmlformats.org/officeDocument/2006/relationships/oleObject" Target="embeddings/oleObject262.bin"/><Relationship Id="rId584" Type="http://schemas.openxmlformats.org/officeDocument/2006/relationships/oleObject" Target="embeddings/oleObject302.bin"/><Relationship Id="rId805" Type="http://schemas.openxmlformats.org/officeDocument/2006/relationships/image" Target="media/image386.wmf"/><Relationship Id="rId5" Type="http://schemas.openxmlformats.org/officeDocument/2006/relationships/webSettings" Target="webSettings.xml"/><Relationship Id="rId237" Type="http://schemas.openxmlformats.org/officeDocument/2006/relationships/image" Target="media/image110.wmf"/><Relationship Id="rId791" Type="http://schemas.openxmlformats.org/officeDocument/2006/relationships/image" Target="media/image379.wmf"/><Relationship Id="rId444" Type="http://schemas.openxmlformats.org/officeDocument/2006/relationships/image" Target="media/image205.wmf"/><Relationship Id="rId651" Type="http://schemas.openxmlformats.org/officeDocument/2006/relationships/image" Target="media/image309.wmf"/><Relationship Id="rId749" Type="http://schemas.openxmlformats.org/officeDocument/2006/relationships/image" Target="media/image358.wmf"/><Relationship Id="rId290" Type="http://schemas.openxmlformats.org/officeDocument/2006/relationships/image" Target="media/image136.wmf"/><Relationship Id="rId304" Type="http://schemas.openxmlformats.org/officeDocument/2006/relationships/image" Target="media/image143.wmf"/><Relationship Id="rId388" Type="http://schemas.openxmlformats.org/officeDocument/2006/relationships/image" Target="media/image184.wmf"/><Relationship Id="rId511" Type="http://schemas.openxmlformats.org/officeDocument/2006/relationships/image" Target="media/image240.wmf"/><Relationship Id="rId609" Type="http://schemas.openxmlformats.org/officeDocument/2006/relationships/image" Target="media/image289.wmf"/><Relationship Id="rId85" Type="http://schemas.openxmlformats.org/officeDocument/2006/relationships/oleObject" Target="embeddings/oleObject45.bin"/><Relationship Id="rId150" Type="http://schemas.openxmlformats.org/officeDocument/2006/relationships/oleObject" Target="embeddings/oleObject78.bin"/><Relationship Id="rId595" Type="http://schemas.openxmlformats.org/officeDocument/2006/relationships/image" Target="media/image282.wmf"/><Relationship Id="rId816" Type="http://schemas.openxmlformats.org/officeDocument/2006/relationships/image" Target="media/image391.wmf"/><Relationship Id="rId248" Type="http://schemas.openxmlformats.org/officeDocument/2006/relationships/oleObject" Target="embeddings/oleObject127.bin"/><Relationship Id="rId455" Type="http://schemas.openxmlformats.org/officeDocument/2006/relationships/oleObject" Target="embeddings/oleObject239.bin"/><Relationship Id="rId662" Type="http://schemas.openxmlformats.org/officeDocument/2006/relationships/oleObject" Target="embeddings/oleObject342.bin"/><Relationship Id="rId12" Type="http://schemas.openxmlformats.org/officeDocument/2006/relationships/image" Target="media/image5.wmf"/><Relationship Id="rId108" Type="http://schemas.openxmlformats.org/officeDocument/2006/relationships/image" Target="media/image46.wmf"/><Relationship Id="rId315" Type="http://schemas.openxmlformats.org/officeDocument/2006/relationships/oleObject" Target="embeddings/oleObject161.bin"/><Relationship Id="rId522" Type="http://schemas.openxmlformats.org/officeDocument/2006/relationships/oleObject" Target="embeddings/oleObject271.bin"/><Relationship Id="rId96" Type="http://schemas.openxmlformats.org/officeDocument/2006/relationships/image" Target="media/image40.wmf"/><Relationship Id="rId161" Type="http://schemas.openxmlformats.org/officeDocument/2006/relationships/image" Target="media/image72.wmf"/><Relationship Id="rId399" Type="http://schemas.openxmlformats.org/officeDocument/2006/relationships/oleObject" Target="embeddings/oleObject205.bin"/><Relationship Id="rId827" Type="http://schemas.openxmlformats.org/officeDocument/2006/relationships/oleObject" Target="embeddings/oleObject425.bin"/><Relationship Id="rId259" Type="http://schemas.openxmlformats.org/officeDocument/2006/relationships/image" Target="media/image121.wmf"/><Relationship Id="rId466" Type="http://schemas.openxmlformats.org/officeDocument/2006/relationships/image" Target="media/image216.wmf"/><Relationship Id="rId673" Type="http://schemas.openxmlformats.org/officeDocument/2006/relationships/image" Target="media/image320.wmf"/><Relationship Id="rId23" Type="http://schemas.openxmlformats.org/officeDocument/2006/relationships/oleObject" Target="embeddings/oleObject7.bin"/><Relationship Id="rId119" Type="http://schemas.openxmlformats.org/officeDocument/2006/relationships/oleObject" Target="embeddings/oleObject62.bin"/><Relationship Id="rId326" Type="http://schemas.openxmlformats.org/officeDocument/2006/relationships/image" Target="media/image154.wmf"/><Relationship Id="rId533" Type="http://schemas.openxmlformats.org/officeDocument/2006/relationships/image" Target="media/image251.wmf"/><Relationship Id="rId740" Type="http://schemas.openxmlformats.org/officeDocument/2006/relationships/oleObject" Target="embeddings/oleObject381.bin"/><Relationship Id="rId172" Type="http://schemas.openxmlformats.org/officeDocument/2006/relationships/oleObject" Target="embeddings/oleObject89.bin"/><Relationship Id="rId477" Type="http://schemas.openxmlformats.org/officeDocument/2006/relationships/oleObject" Target="embeddings/oleObject250.bin"/><Relationship Id="rId600" Type="http://schemas.openxmlformats.org/officeDocument/2006/relationships/oleObject" Target="embeddings/oleObject310.bin"/><Relationship Id="rId684" Type="http://schemas.openxmlformats.org/officeDocument/2006/relationships/oleObject" Target="embeddings/oleObject353.bin"/><Relationship Id="rId337" Type="http://schemas.openxmlformats.org/officeDocument/2006/relationships/oleObject" Target="embeddings/oleObject172.bin"/><Relationship Id="rId34" Type="http://schemas.openxmlformats.org/officeDocument/2006/relationships/image" Target="media/image16.wmf"/><Relationship Id="rId544" Type="http://schemas.openxmlformats.org/officeDocument/2006/relationships/oleObject" Target="embeddings/oleObject282.bin"/><Relationship Id="rId751" Type="http://schemas.openxmlformats.org/officeDocument/2006/relationships/image" Target="media/image359.wmf"/><Relationship Id="rId183" Type="http://schemas.openxmlformats.org/officeDocument/2006/relationships/image" Target="media/image83.wmf"/><Relationship Id="rId390" Type="http://schemas.openxmlformats.org/officeDocument/2006/relationships/image" Target="media/image185.wmf"/><Relationship Id="rId404" Type="http://schemas.openxmlformats.org/officeDocument/2006/relationships/oleObject" Target="embeddings/oleObject210.bin"/><Relationship Id="rId611" Type="http://schemas.openxmlformats.org/officeDocument/2006/relationships/image" Target="media/image290.wmf"/><Relationship Id="rId250" Type="http://schemas.openxmlformats.org/officeDocument/2006/relationships/oleObject" Target="embeddings/oleObject128.bin"/><Relationship Id="rId488" Type="http://schemas.openxmlformats.org/officeDocument/2006/relationships/oleObject" Target="embeddings/oleObject256.bin"/><Relationship Id="rId695" Type="http://schemas.openxmlformats.org/officeDocument/2006/relationships/image" Target="media/image331.wmf"/><Relationship Id="rId709" Type="http://schemas.openxmlformats.org/officeDocument/2006/relationships/image" Target="media/image338.wmf"/><Relationship Id="rId45" Type="http://schemas.openxmlformats.org/officeDocument/2006/relationships/oleObject" Target="embeddings/oleObject22.bin"/><Relationship Id="rId110" Type="http://schemas.openxmlformats.org/officeDocument/2006/relationships/image" Target="media/image47.wmf"/><Relationship Id="rId348" Type="http://schemas.openxmlformats.org/officeDocument/2006/relationships/image" Target="media/image164.wmf"/><Relationship Id="rId555" Type="http://schemas.openxmlformats.org/officeDocument/2006/relationships/image" Target="media/image262.wmf"/><Relationship Id="rId762" Type="http://schemas.openxmlformats.org/officeDocument/2006/relationships/oleObject" Target="embeddings/oleObject392.bin"/><Relationship Id="rId194" Type="http://schemas.openxmlformats.org/officeDocument/2006/relationships/oleObject" Target="embeddings/oleObject100.bin"/><Relationship Id="rId208" Type="http://schemas.openxmlformats.org/officeDocument/2006/relationships/oleObject" Target="embeddings/oleObject107.bin"/><Relationship Id="rId415" Type="http://schemas.openxmlformats.org/officeDocument/2006/relationships/image" Target="media/image191.wmf"/><Relationship Id="rId622" Type="http://schemas.openxmlformats.org/officeDocument/2006/relationships/oleObject" Target="embeddings/oleObject321.bin"/><Relationship Id="rId261" Type="http://schemas.openxmlformats.org/officeDocument/2006/relationships/image" Target="media/image122.wmf"/><Relationship Id="rId499" Type="http://schemas.openxmlformats.org/officeDocument/2006/relationships/image" Target="media/image232.wmf"/><Relationship Id="rId56" Type="http://schemas.openxmlformats.org/officeDocument/2006/relationships/image" Target="media/image20.wmf"/><Relationship Id="rId359" Type="http://schemas.openxmlformats.org/officeDocument/2006/relationships/oleObject" Target="embeddings/oleObject184.bin"/><Relationship Id="rId566" Type="http://schemas.openxmlformats.org/officeDocument/2006/relationships/oleObject" Target="embeddings/oleObject293.bin"/><Relationship Id="rId773" Type="http://schemas.openxmlformats.org/officeDocument/2006/relationships/image" Target="media/image370.wmf"/><Relationship Id="rId121" Type="http://schemas.openxmlformats.org/officeDocument/2006/relationships/image" Target="media/image52.wmf"/><Relationship Id="rId219" Type="http://schemas.openxmlformats.org/officeDocument/2006/relationships/image" Target="media/image101.wmf"/><Relationship Id="rId426" Type="http://schemas.openxmlformats.org/officeDocument/2006/relationships/oleObject" Target="embeddings/oleObject224.bin"/><Relationship Id="rId633" Type="http://schemas.openxmlformats.org/officeDocument/2006/relationships/image" Target="media/image301.wmf"/><Relationship Id="rId67" Type="http://schemas.openxmlformats.org/officeDocument/2006/relationships/oleObject" Target="embeddings/oleObject36.bin"/><Relationship Id="rId272" Type="http://schemas.openxmlformats.org/officeDocument/2006/relationships/image" Target="media/image127.wmf"/><Relationship Id="rId577" Type="http://schemas.openxmlformats.org/officeDocument/2006/relationships/image" Target="media/image273.wmf"/><Relationship Id="rId700" Type="http://schemas.openxmlformats.org/officeDocument/2006/relationships/oleObject" Target="embeddings/oleObject361.bin"/><Relationship Id="rId132" Type="http://schemas.openxmlformats.org/officeDocument/2006/relationships/oleObject" Target="embeddings/oleObject69.bin"/><Relationship Id="rId784" Type="http://schemas.openxmlformats.org/officeDocument/2006/relationships/oleObject" Target="embeddings/oleObject403.bin"/><Relationship Id="rId437" Type="http://schemas.openxmlformats.org/officeDocument/2006/relationships/oleObject" Target="embeddings/oleObject230.bin"/><Relationship Id="rId644" Type="http://schemas.openxmlformats.org/officeDocument/2006/relationships/oleObject" Target="embeddings/oleObject333.bin"/><Relationship Id="rId283" Type="http://schemas.openxmlformats.org/officeDocument/2006/relationships/oleObject" Target="embeddings/oleObject145.bin"/><Relationship Id="rId490" Type="http://schemas.openxmlformats.org/officeDocument/2006/relationships/oleObject" Target="embeddings/oleObject257.bin"/><Relationship Id="rId504" Type="http://schemas.openxmlformats.org/officeDocument/2006/relationships/oleObject" Target="embeddings/oleObject264.bin"/><Relationship Id="rId711" Type="http://schemas.openxmlformats.org/officeDocument/2006/relationships/image" Target="media/image339.wmf"/><Relationship Id="rId78" Type="http://schemas.openxmlformats.org/officeDocument/2006/relationships/image" Target="media/image31.wmf"/><Relationship Id="rId143" Type="http://schemas.openxmlformats.org/officeDocument/2006/relationships/image" Target="media/image63.wmf"/><Relationship Id="rId350" Type="http://schemas.openxmlformats.org/officeDocument/2006/relationships/image" Target="media/image165.wmf"/><Relationship Id="rId588" Type="http://schemas.openxmlformats.org/officeDocument/2006/relationships/oleObject" Target="embeddings/oleObject304.bin"/><Relationship Id="rId795" Type="http://schemas.openxmlformats.org/officeDocument/2006/relationships/image" Target="media/image381.wmf"/><Relationship Id="rId809" Type="http://schemas.openxmlformats.org/officeDocument/2006/relationships/image" Target="media/image388.wmf"/><Relationship Id="rId9" Type="http://schemas.openxmlformats.org/officeDocument/2006/relationships/image" Target="media/image3.gif"/><Relationship Id="rId210" Type="http://schemas.openxmlformats.org/officeDocument/2006/relationships/oleObject" Target="embeddings/oleObject108.bin"/><Relationship Id="rId448" Type="http://schemas.openxmlformats.org/officeDocument/2006/relationships/image" Target="media/image207.wmf"/><Relationship Id="rId655" Type="http://schemas.openxmlformats.org/officeDocument/2006/relationships/image" Target="media/image311.wmf"/><Relationship Id="rId294" Type="http://schemas.openxmlformats.org/officeDocument/2006/relationships/image" Target="media/image138.wmf"/><Relationship Id="rId308" Type="http://schemas.openxmlformats.org/officeDocument/2006/relationships/image" Target="media/image145.wmf"/><Relationship Id="rId515" Type="http://schemas.openxmlformats.org/officeDocument/2006/relationships/image" Target="media/image242.wmf"/><Relationship Id="rId722" Type="http://schemas.openxmlformats.org/officeDocument/2006/relationships/oleObject" Target="embeddings/oleObject372.bin"/><Relationship Id="rId89" Type="http://schemas.openxmlformats.org/officeDocument/2006/relationships/oleObject" Target="embeddings/oleObject47.bin"/><Relationship Id="rId154" Type="http://schemas.openxmlformats.org/officeDocument/2006/relationships/oleObject" Target="embeddings/oleObject80.bin"/><Relationship Id="rId361" Type="http://schemas.openxmlformats.org/officeDocument/2006/relationships/oleObject" Target="embeddings/oleObject185.bin"/><Relationship Id="rId599" Type="http://schemas.openxmlformats.org/officeDocument/2006/relationships/image" Target="media/image284.wmf"/><Relationship Id="rId459" Type="http://schemas.openxmlformats.org/officeDocument/2006/relationships/oleObject" Target="embeddings/oleObject241.bin"/><Relationship Id="rId666" Type="http://schemas.openxmlformats.org/officeDocument/2006/relationships/oleObject" Target="embeddings/oleObject344.bin"/><Relationship Id="rId16" Type="http://schemas.openxmlformats.org/officeDocument/2006/relationships/image" Target="media/image7.wmf"/><Relationship Id="rId221" Type="http://schemas.openxmlformats.org/officeDocument/2006/relationships/image" Target="media/image102.wmf"/><Relationship Id="rId319" Type="http://schemas.openxmlformats.org/officeDocument/2006/relationships/oleObject" Target="embeddings/oleObject163.bin"/><Relationship Id="rId526" Type="http://schemas.openxmlformats.org/officeDocument/2006/relationships/oleObject" Target="embeddings/oleObject273.bin"/><Relationship Id="rId733" Type="http://schemas.openxmlformats.org/officeDocument/2006/relationships/image" Target="media/image350.wmf"/><Relationship Id="rId165" Type="http://schemas.openxmlformats.org/officeDocument/2006/relationships/image" Target="media/image74.wmf"/><Relationship Id="rId372" Type="http://schemas.openxmlformats.org/officeDocument/2006/relationships/image" Target="media/image176.wmf"/><Relationship Id="rId677" Type="http://schemas.openxmlformats.org/officeDocument/2006/relationships/image" Target="media/image322.wmf"/><Relationship Id="rId800" Type="http://schemas.openxmlformats.org/officeDocument/2006/relationships/oleObject" Target="embeddings/oleObject411.bin"/><Relationship Id="rId232" Type="http://schemas.openxmlformats.org/officeDocument/2006/relationships/oleObject" Target="embeddings/oleObject119.bin"/><Relationship Id="rId27" Type="http://schemas.openxmlformats.org/officeDocument/2006/relationships/oleObject" Target="embeddings/oleObject9.bin"/><Relationship Id="rId537" Type="http://schemas.openxmlformats.org/officeDocument/2006/relationships/image" Target="media/image253.wmf"/><Relationship Id="rId744" Type="http://schemas.openxmlformats.org/officeDocument/2006/relationships/oleObject" Target="embeddings/oleObject383.bin"/><Relationship Id="rId80" Type="http://schemas.openxmlformats.org/officeDocument/2006/relationships/image" Target="media/image32.wmf"/><Relationship Id="rId176" Type="http://schemas.openxmlformats.org/officeDocument/2006/relationships/oleObject" Target="embeddings/oleObject91.bin"/><Relationship Id="rId383" Type="http://schemas.openxmlformats.org/officeDocument/2006/relationships/oleObject" Target="embeddings/oleObject196.bin"/><Relationship Id="rId590" Type="http://schemas.openxmlformats.org/officeDocument/2006/relationships/oleObject" Target="embeddings/oleObject305.bin"/><Relationship Id="rId604" Type="http://schemas.openxmlformats.org/officeDocument/2006/relationships/oleObject" Target="embeddings/oleObject312.bin"/><Relationship Id="rId811" Type="http://schemas.openxmlformats.org/officeDocument/2006/relationships/image" Target="media/image389.wmf"/><Relationship Id="rId243" Type="http://schemas.openxmlformats.org/officeDocument/2006/relationships/image" Target="media/image113.wmf"/><Relationship Id="rId450" Type="http://schemas.openxmlformats.org/officeDocument/2006/relationships/image" Target="media/image208.wmf"/><Relationship Id="rId688" Type="http://schemas.openxmlformats.org/officeDocument/2006/relationships/oleObject" Target="embeddings/oleObject355.bin"/><Relationship Id="rId38" Type="http://schemas.openxmlformats.org/officeDocument/2006/relationships/oleObject" Target="embeddings/oleObject15.bin"/><Relationship Id="rId103" Type="http://schemas.openxmlformats.org/officeDocument/2006/relationships/oleObject" Target="embeddings/oleObject54.bin"/><Relationship Id="rId310" Type="http://schemas.openxmlformats.org/officeDocument/2006/relationships/image" Target="media/image146.wmf"/><Relationship Id="rId548" Type="http://schemas.openxmlformats.org/officeDocument/2006/relationships/oleObject" Target="embeddings/oleObject284.bin"/><Relationship Id="rId755" Type="http://schemas.openxmlformats.org/officeDocument/2006/relationships/image" Target="media/image361.wmf"/><Relationship Id="rId91" Type="http://schemas.openxmlformats.org/officeDocument/2006/relationships/oleObject" Target="embeddings/oleObject48.bin"/><Relationship Id="rId187" Type="http://schemas.openxmlformats.org/officeDocument/2006/relationships/image" Target="media/image85.wmf"/><Relationship Id="rId394" Type="http://schemas.openxmlformats.org/officeDocument/2006/relationships/image" Target="media/image187.wmf"/><Relationship Id="rId408" Type="http://schemas.openxmlformats.org/officeDocument/2006/relationships/oleObject" Target="embeddings/oleObject214.bin"/><Relationship Id="rId615" Type="http://schemas.openxmlformats.org/officeDocument/2006/relationships/image" Target="media/image292.wmf"/><Relationship Id="rId822" Type="http://schemas.openxmlformats.org/officeDocument/2006/relationships/image" Target="media/image394.wmf"/><Relationship Id="rId254" Type="http://schemas.openxmlformats.org/officeDocument/2006/relationships/oleObject" Target="embeddings/oleObject130.bin"/><Relationship Id="rId699" Type="http://schemas.openxmlformats.org/officeDocument/2006/relationships/image" Target="media/image333.wmf"/><Relationship Id="rId49" Type="http://schemas.openxmlformats.org/officeDocument/2006/relationships/oleObject" Target="embeddings/oleObject26.bin"/><Relationship Id="rId114" Type="http://schemas.openxmlformats.org/officeDocument/2006/relationships/image" Target="media/image49.wmf"/><Relationship Id="rId461" Type="http://schemas.openxmlformats.org/officeDocument/2006/relationships/oleObject" Target="embeddings/oleObject242.bin"/><Relationship Id="rId559" Type="http://schemas.openxmlformats.org/officeDocument/2006/relationships/image" Target="media/image264.wmf"/><Relationship Id="rId766" Type="http://schemas.openxmlformats.org/officeDocument/2006/relationships/oleObject" Target="embeddings/oleObject394.bin"/><Relationship Id="rId198" Type="http://schemas.openxmlformats.org/officeDocument/2006/relationships/oleObject" Target="embeddings/oleObject102.bin"/><Relationship Id="rId321" Type="http://schemas.openxmlformats.org/officeDocument/2006/relationships/oleObject" Target="embeddings/oleObject164.bin"/><Relationship Id="rId419" Type="http://schemas.openxmlformats.org/officeDocument/2006/relationships/image" Target="media/image193.wmf"/><Relationship Id="rId626" Type="http://schemas.openxmlformats.org/officeDocument/2006/relationships/oleObject" Target="embeddings/oleObject323.bin"/><Relationship Id="rId833" Type="http://schemas.openxmlformats.org/officeDocument/2006/relationships/footer" Target="footer1.xml"/><Relationship Id="rId265" Type="http://schemas.openxmlformats.org/officeDocument/2006/relationships/image" Target="media/image124.wmf"/><Relationship Id="rId472" Type="http://schemas.openxmlformats.org/officeDocument/2006/relationships/image" Target="media/image219.wmf"/><Relationship Id="rId125" Type="http://schemas.openxmlformats.org/officeDocument/2006/relationships/image" Target="media/image54.wmf"/><Relationship Id="rId332" Type="http://schemas.openxmlformats.org/officeDocument/2006/relationships/image" Target="media/image157.wmf"/><Relationship Id="rId777" Type="http://schemas.openxmlformats.org/officeDocument/2006/relationships/image" Target="media/image372.wmf"/><Relationship Id="rId637" Type="http://schemas.openxmlformats.org/officeDocument/2006/relationships/oleObject" Target="embeddings/oleObject329.bin"/><Relationship Id="rId276" Type="http://schemas.openxmlformats.org/officeDocument/2006/relationships/image" Target="media/image129.wmf"/><Relationship Id="rId483" Type="http://schemas.openxmlformats.org/officeDocument/2006/relationships/oleObject" Target="embeddings/oleObject253.bin"/><Relationship Id="rId690" Type="http://schemas.openxmlformats.org/officeDocument/2006/relationships/oleObject" Target="embeddings/oleObject356.bin"/><Relationship Id="rId704" Type="http://schemas.openxmlformats.org/officeDocument/2006/relationships/oleObject" Target="embeddings/oleObject363.bin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71.bin"/><Relationship Id="rId343" Type="http://schemas.openxmlformats.org/officeDocument/2006/relationships/oleObject" Target="embeddings/oleObject176.bin"/><Relationship Id="rId550" Type="http://schemas.openxmlformats.org/officeDocument/2006/relationships/oleObject" Target="embeddings/oleObject285.bin"/><Relationship Id="rId788" Type="http://schemas.openxmlformats.org/officeDocument/2006/relationships/oleObject" Target="embeddings/oleObject405.bin"/><Relationship Id="rId203" Type="http://schemas.openxmlformats.org/officeDocument/2006/relationships/image" Target="media/image93.wmf"/><Relationship Id="rId648" Type="http://schemas.openxmlformats.org/officeDocument/2006/relationships/oleObject" Target="embeddings/oleObject335.bin"/><Relationship Id="rId287" Type="http://schemas.openxmlformats.org/officeDocument/2006/relationships/oleObject" Target="embeddings/oleObject147.bin"/><Relationship Id="rId410" Type="http://schemas.openxmlformats.org/officeDocument/2006/relationships/oleObject" Target="embeddings/oleObject216.bin"/><Relationship Id="rId494" Type="http://schemas.openxmlformats.org/officeDocument/2006/relationships/oleObject" Target="embeddings/oleObject259.bin"/><Relationship Id="rId508" Type="http://schemas.openxmlformats.org/officeDocument/2006/relationships/image" Target="media/image238.wmf"/><Relationship Id="rId715" Type="http://schemas.openxmlformats.org/officeDocument/2006/relationships/image" Target="media/image341.wmf"/><Relationship Id="rId147" Type="http://schemas.openxmlformats.org/officeDocument/2006/relationships/image" Target="media/image65.wmf"/><Relationship Id="rId354" Type="http://schemas.openxmlformats.org/officeDocument/2006/relationships/image" Target="media/image167.wmf"/><Relationship Id="rId799" Type="http://schemas.openxmlformats.org/officeDocument/2006/relationships/image" Target="media/image383.wmf"/><Relationship Id="rId51" Type="http://schemas.openxmlformats.org/officeDocument/2006/relationships/oleObject" Target="embeddings/oleObject28.bin"/><Relationship Id="rId561" Type="http://schemas.openxmlformats.org/officeDocument/2006/relationships/image" Target="media/image265.wmf"/><Relationship Id="rId659" Type="http://schemas.openxmlformats.org/officeDocument/2006/relationships/image" Target="media/image313.wmf"/><Relationship Id="rId214" Type="http://schemas.openxmlformats.org/officeDocument/2006/relationships/oleObject" Target="embeddings/oleObject110.bin"/><Relationship Id="rId298" Type="http://schemas.openxmlformats.org/officeDocument/2006/relationships/image" Target="media/image140.wmf"/><Relationship Id="rId421" Type="http://schemas.openxmlformats.org/officeDocument/2006/relationships/image" Target="media/image194.wmf"/><Relationship Id="rId519" Type="http://schemas.openxmlformats.org/officeDocument/2006/relationships/image" Target="media/image244.wmf"/><Relationship Id="rId158" Type="http://schemas.openxmlformats.org/officeDocument/2006/relationships/oleObject" Target="embeddings/oleObject82.bin"/><Relationship Id="rId726" Type="http://schemas.openxmlformats.org/officeDocument/2006/relationships/oleObject" Target="embeddings/oleObject374.bin"/><Relationship Id="rId62" Type="http://schemas.openxmlformats.org/officeDocument/2006/relationships/image" Target="media/image23.wmf"/><Relationship Id="rId365" Type="http://schemas.openxmlformats.org/officeDocument/2006/relationships/oleObject" Target="embeddings/oleObject187.bin"/><Relationship Id="rId572" Type="http://schemas.openxmlformats.org/officeDocument/2006/relationships/oleObject" Target="embeddings/oleObject296.bin"/><Relationship Id="rId225" Type="http://schemas.openxmlformats.org/officeDocument/2006/relationships/image" Target="media/image104.wmf"/><Relationship Id="rId432" Type="http://schemas.openxmlformats.org/officeDocument/2006/relationships/image" Target="media/image199.wmf"/><Relationship Id="rId737" Type="http://schemas.openxmlformats.org/officeDocument/2006/relationships/image" Target="media/image352.wmf"/><Relationship Id="rId73" Type="http://schemas.openxmlformats.org/officeDocument/2006/relationships/oleObject" Target="embeddings/oleObject39.bin"/><Relationship Id="rId169" Type="http://schemas.openxmlformats.org/officeDocument/2006/relationships/image" Target="media/image76.wmf"/><Relationship Id="rId376" Type="http://schemas.openxmlformats.org/officeDocument/2006/relationships/image" Target="media/image178.wmf"/><Relationship Id="rId583" Type="http://schemas.openxmlformats.org/officeDocument/2006/relationships/image" Target="media/image276.wmf"/><Relationship Id="rId790" Type="http://schemas.openxmlformats.org/officeDocument/2006/relationships/oleObject" Target="embeddings/oleObject406.bin"/><Relationship Id="rId804" Type="http://schemas.openxmlformats.org/officeDocument/2006/relationships/oleObject" Target="embeddings/oleObject413.bin"/><Relationship Id="rId4" Type="http://schemas.openxmlformats.org/officeDocument/2006/relationships/settings" Target="settings.xml"/><Relationship Id="rId236" Type="http://schemas.openxmlformats.org/officeDocument/2006/relationships/oleObject" Target="embeddings/oleObject121.bin"/><Relationship Id="rId443" Type="http://schemas.openxmlformats.org/officeDocument/2006/relationships/oleObject" Target="embeddings/oleObject233.bin"/><Relationship Id="rId650" Type="http://schemas.openxmlformats.org/officeDocument/2006/relationships/oleObject" Target="embeddings/oleObject336.bin"/><Relationship Id="rId303" Type="http://schemas.openxmlformats.org/officeDocument/2006/relationships/oleObject" Target="embeddings/oleObject155.bin"/><Relationship Id="rId748" Type="http://schemas.openxmlformats.org/officeDocument/2006/relationships/oleObject" Target="embeddings/oleObject385.bin"/><Relationship Id="rId84" Type="http://schemas.openxmlformats.org/officeDocument/2006/relationships/image" Target="media/image34.wmf"/><Relationship Id="rId387" Type="http://schemas.openxmlformats.org/officeDocument/2006/relationships/oleObject" Target="embeddings/oleObject198.bin"/><Relationship Id="rId510" Type="http://schemas.openxmlformats.org/officeDocument/2006/relationships/oleObject" Target="embeddings/oleObject265.bin"/><Relationship Id="rId594" Type="http://schemas.openxmlformats.org/officeDocument/2006/relationships/oleObject" Target="embeddings/oleObject307.bin"/><Relationship Id="rId608" Type="http://schemas.openxmlformats.org/officeDocument/2006/relationships/oleObject" Target="embeddings/oleObject314.bin"/><Relationship Id="rId815" Type="http://schemas.openxmlformats.org/officeDocument/2006/relationships/oleObject" Target="embeddings/oleObject419.bin"/><Relationship Id="rId247" Type="http://schemas.openxmlformats.org/officeDocument/2006/relationships/image" Target="media/image115.wmf"/><Relationship Id="rId107" Type="http://schemas.openxmlformats.org/officeDocument/2006/relationships/oleObject" Target="embeddings/oleObject56.bin"/><Relationship Id="rId454" Type="http://schemas.openxmlformats.org/officeDocument/2006/relationships/image" Target="media/image210.wmf"/><Relationship Id="rId661" Type="http://schemas.openxmlformats.org/officeDocument/2006/relationships/image" Target="media/image314.wmf"/><Relationship Id="rId759" Type="http://schemas.openxmlformats.org/officeDocument/2006/relationships/image" Target="media/image363.wmf"/><Relationship Id="rId11" Type="http://schemas.openxmlformats.org/officeDocument/2006/relationships/oleObject" Target="embeddings/oleObject1.bin"/><Relationship Id="rId314" Type="http://schemas.openxmlformats.org/officeDocument/2006/relationships/image" Target="media/image148.wmf"/><Relationship Id="rId398" Type="http://schemas.openxmlformats.org/officeDocument/2006/relationships/oleObject" Target="embeddings/oleObject204.bin"/><Relationship Id="rId521" Type="http://schemas.openxmlformats.org/officeDocument/2006/relationships/image" Target="media/image245.wmf"/><Relationship Id="rId619" Type="http://schemas.openxmlformats.org/officeDocument/2006/relationships/image" Target="media/image294.wmf"/><Relationship Id="rId95" Type="http://schemas.openxmlformats.org/officeDocument/2006/relationships/oleObject" Target="embeddings/oleObject50.bin"/><Relationship Id="rId160" Type="http://schemas.openxmlformats.org/officeDocument/2006/relationships/oleObject" Target="embeddings/oleObject83.bin"/><Relationship Id="rId826" Type="http://schemas.openxmlformats.org/officeDocument/2006/relationships/image" Target="media/image396.wmf"/><Relationship Id="rId258" Type="http://schemas.openxmlformats.org/officeDocument/2006/relationships/oleObject" Target="embeddings/oleObject132.bin"/><Relationship Id="rId465" Type="http://schemas.openxmlformats.org/officeDocument/2006/relationships/oleObject" Target="embeddings/oleObject244.bin"/><Relationship Id="rId672" Type="http://schemas.openxmlformats.org/officeDocument/2006/relationships/oleObject" Target="embeddings/oleObject347.bin"/><Relationship Id="rId22" Type="http://schemas.openxmlformats.org/officeDocument/2006/relationships/image" Target="media/image10.wmf"/><Relationship Id="rId118" Type="http://schemas.openxmlformats.org/officeDocument/2006/relationships/image" Target="media/image51.wmf"/><Relationship Id="rId325" Type="http://schemas.openxmlformats.org/officeDocument/2006/relationships/oleObject" Target="embeddings/oleObject166.bin"/><Relationship Id="rId532" Type="http://schemas.openxmlformats.org/officeDocument/2006/relationships/oleObject" Target="embeddings/oleObject276.bin"/><Relationship Id="rId171" Type="http://schemas.openxmlformats.org/officeDocument/2006/relationships/image" Target="media/image77.wmf"/><Relationship Id="rId269" Type="http://schemas.openxmlformats.org/officeDocument/2006/relationships/image" Target="media/image126.wmf"/><Relationship Id="rId476" Type="http://schemas.openxmlformats.org/officeDocument/2006/relationships/image" Target="media/image221.wmf"/><Relationship Id="rId683" Type="http://schemas.openxmlformats.org/officeDocument/2006/relationships/image" Target="media/image325.wmf"/><Relationship Id="rId33" Type="http://schemas.openxmlformats.org/officeDocument/2006/relationships/oleObject" Target="embeddings/oleObject12.bin"/><Relationship Id="rId129" Type="http://schemas.openxmlformats.org/officeDocument/2006/relationships/image" Target="media/image56.wmf"/><Relationship Id="rId336" Type="http://schemas.openxmlformats.org/officeDocument/2006/relationships/image" Target="media/image159.wmf"/><Relationship Id="rId543" Type="http://schemas.openxmlformats.org/officeDocument/2006/relationships/image" Target="media/image256.wmf"/><Relationship Id="rId182" Type="http://schemas.openxmlformats.org/officeDocument/2006/relationships/oleObject" Target="embeddings/oleObject94.bin"/><Relationship Id="rId403" Type="http://schemas.openxmlformats.org/officeDocument/2006/relationships/oleObject" Target="embeddings/oleObject209.bin"/><Relationship Id="rId750" Type="http://schemas.openxmlformats.org/officeDocument/2006/relationships/oleObject" Target="embeddings/oleObject386.bin"/><Relationship Id="rId487" Type="http://schemas.openxmlformats.org/officeDocument/2006/relationships/image" Target="media/image226.wmf"/><Relationship Id="rId610" Type="http://schemas.openxmlformats.org/officeDocument/2006/relationships/oleObject" Target="embeddings/oleObject315.bin"/><Relationship Id="rId694" Type="http://schemas.openxmlformats.org/officeDocument/2006/relationships/oleObject" Target="embeddings/oleObject358.bin"/><Relationship Id="rId708" Type="http://schemas.openxmlformats.org/officeDocument/2006/relationships/oleObject" Target="embeddings/oleObject365.bin"/><Relationship Id="rId347" Type="http://schemas.openxmlformats.org/officeDocument/2006/relationships/oleObject" Target="embeddings/oleObject178.bin"/><Relationship Id="rId44" Type="http://schemas.openxmlformats.org/officeDocument/2006/relationships/oleObject" Target="embeddings/oleObject21.bin"/><Relationship Id="rId554" Type="http://schemas.openxmlformats.org/officeDocument/2006/relationships/oleObject" Target="embeddings/oleObject287.bin"/><Relationship Id="rId761" Type="http://schemas.openxmlformats.org/officeDocument/2006/relationships/image" Target="media/image364.wmf"/><Relationship Id="rId193" Type="http://schemas.openxmlformats.org/officeDocument/2006/relationships/image" Target="media/image88.wmf"/><Relationship Id="rId207" Type="http://schemas.openxmlformats.org/officeDocument/2006/relationships/image" Target="media/image95.wmf"/><Relationship Id="rId414" Type="http://schemas.openxmlformats.org/officeDocument/2006/relationships/oleObject" Target="embeddings/oleObject218.bin"/><Relationship Id="rId498" Type="http://schemas.openxmlformats.org/officeDocument/2006/relationships/oleObject" Target="embeddings/oleObject261.bin"/><Relationship Id="rId621" Type="http://schemas.openxmlformats.org/officeDocument/2006/relationships/image" Target="media/image295.wmf"/><Relationship Id="rId260" Type="http://schemas.openxmlformats.org/officeDocument/2006/relationships/oleObject" Target="embeddings/oleObject133.bin"/><Relationship Id="rId719" Type="http://schemas.openxmlformats.org/officeDocument/2006/relationships/image" Target="media/image343.w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99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5</TotalTime>
  <Pages>14</Pages>
  <Words>4930</Words>
  <Characters>28105</Characters>
  <Application>Microsoft Office Word</Application>
  <DocSecurity>0</DocSecurity>
  <Lines>234</Lines>
  <Paragraphs>65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cp:lastPrinted>2021-06-25T18:21:00Z</cp:lastPrinted>
  <dcterms:created xsi:type="dcterms:W3CDTF">2021-08-06T03:56:00Z</dcterms:created>
  <dcterms:modified xsi:type="dcterms:W3CDTF">2021-08-06T04:04:00Z</dcterms:modified>
</cp:coreProperties>
</file>